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44532750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7820D0">
        <w:rPr>
          <w:bCs/>
          <w:noProof w:val="0"/>
          <w:sz w:val="24"/>
          <w:szCs w:val="24"/>
        </w:rPr>
        <w:t>N WG1 Meeting #94</w:t>
      </w:r>
      <w:r w:rsidR="00BB2F36">
        <w:rPr>
          <w:bCs/>
          <w:noProof w:val="0"/>
          <w:sz w:val="24"/>
          <w:szCs w:val="24"/>
        </w:rPr>
        <w:t>-bis</w:t>
      </w:r>
      <w:r w:rsidR="001348FE">
        <w:rPr>
          <w:bCs/>
          <w:noProof w:val="0"/>
          <w:sz w:val="24"/>
          <w:szCs w:val="24"/>
        </w:rPr>
        <w:tab/>
      </w:r>
      <w:r w:rsidR="001348FE" w:rsidRPr="0025761E">
        <w:rPr>
          <w:bCs/>
          <w:noProof w:val="0"/>
          <w:sz w:val="24"/>
          <w:szCs w:val="24"/>
        </w:rPr>
        <w:t>R1-18</w:t>
      </w:r>
      <w:r w:rsidR="008F12C6">
        <w:rPr>
          <w:bCs/>
          <w:noProof w:val="0"/>
          <w:sz w:val="24"/>
          <w:szCs w:val="24"/>
        </w:rPr>
        <w:t>10667</w:t>
      </w:r>
    </w:p>
    <w:p w14:paraId="30E02940" w14:textId="51F0416F" w:rsidR="00CA26CE" w:rsidRDefault="00BB2F36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Chengdu, P.R. China</w:t>
      </w:r>
      <w:r w:rsidR="00961EE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October 8 – 12</w:t>
      </w:r>
      <w:r w:rsidR="00850D96" w:rsidRPr="00850D96">
        <w:rPr>
          <w:bCs/>
          <w:noProof w:val="0"/>
          <w:sz w:val="24"/>
          <w:szCs w:val="24"/>
        </w:rPr>
        <w:t>, 2018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A0E800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FF4698">
        <w:rPr>
          <w:rFonts w:cs="Arial"/>
          <w:b/>
          <w:bCs/>
          <w:sz w:val="24"/>
          <w:szCs w:val="24"/>
        </w:rPr>
        <w:t>2.6.5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A419EF3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0418C" w:rsidRPr="0010418C">
        <w:rPr>
          <w:rFonts w:ascii="Arial" w:hAnsi="Arial" w:cs="Arial"/>
          <w:b/>
          <w:bCs/>
          <w:sz w:val="24"/>
        </w:rPr>
        <w:t>On enhanced HARQ-ACK feedback for URLLC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23AA8DDD" w14:textId="274326DF" w:rsidR="00D36A0E" w:rsidRDefault="00D505CF" w:rsidP="00D36A0E">
      <w:pPr>
        <w:spacing w:before="100" w:beforeAutospacing="1" w:after="100" w:afterAutospacing="1"/>
        <w:jc w:val="both"/>
        <w:rPr>
          <w:rFonts w:eastAsia="Times New Roman"/>
        </w:rPr>
      </w:pPr>
      <w:bookmarkStart w:id="0" w:name="_Hlk525601705"/>
      <w:bookmarkStart w:id="1" w:name="_Hlk525602213"/>
      <w:bookmarkStart w:id="2" w:name="_Hlk510705081"/>
      <w:r>
        <w:rPr>
          <w:rFonts w:eastAsia="Times New Roman"/>
        </w:rPr>
        <w:t>T</w:t>
      </w:r>
      <w:r w:rsidR="00D36A0E">
        <w:rPr>
          <w:rFonts w:eastAsia="Times New Roman"/>
        </w:rPr>
        <w:t>he URLLC L1 study item was approved</w:t>
      </w:r>
      <w:r>
        <w:rPr>
          <w:rFonts w:eastAsia="Times New Roman"/>
        </w:rPr>
        <w:t xml:space="preserve"> in RAN#80, and the SID was further updated in RAN1#81</w:t>
      </w:r>
      <w:r w:rsidR="00D36A0E">
        <w:rPr>
          <w:rFonts w:eastAsia="Times New Roman"/>
        </w:rPr>
        <w:t xml:space="preserve"> [1].</w:t>
      </w:r>
      <w:bookmarkEnd w:id="0"/>
      <w:r w:rsidR="00D36A0E">
        <w:rPr>
          <w:rFonts w:eastAsia="Times New Roman"/>
        </w:rPr>
        <w:t xml:space="preserve"> </w:t>
      </w:r>
      <w:bookmarkEnd w:id="1"/>
      <w:r w:rsidR="00D36A0E">
        <w:rPr>
          <w:rFonts w:eastAsia="Times New Roman"/>
        </w:rPr>
        <w:t>The following UCI enhancements was included as one of the objectives:</w:t>
      </w:r>
    </w:p>
    <w:p w14:paraId="61110DD5" w14:textId="77777777" w:rsidR="00D36A0E" w:rsidRPr="008C030D" w:rsidRDefault="00D36A0E" w:rsidP="00D36A0E">
      <w:pPr>
        <w:tabs>
          <w:tab w:val="num" w:pos="2160"/>
        </w:tabs>
        <w:spacing w:after="0"/>
        <w:ind w:left="568"/>
        <w:jc w:val="both"/>
        <w:rPr>
          <w:rFonts w:eastAsia="Times New Roman"/>
          <w:bCs/>
          <w:i/>
          <w:sz w:val="18"/>
        </w:rPr>
      </w:pPr>
      <w:r w:rsidRPr="008C030D">
        <w:rPr>
          <w:rFonts w:eastAsia="Times New Roman"/>
          <w:bCs/>
          <w:i/>
          <w:sz w:val="18"/>
        </w:rPr>
        <w:t xml:space="preserve">URLLC L1 improvements (RAN1) for further improved reliability/latency and for other requirements related to the use cases identified, </w:t>
      </w:r>
    </w:p>
    <w:p w14:paraId="664C8735" w14:textId="77777777" w:rsidR="00D36A0E" w:rsidRPr="008C030D" w:rsidRDefault="00D36A0E" w:rsidP="00D36A0E">
      <w:pPr>
        <w:numPr>
          <w:ilvl w:val="0"/>
          <w:numId w:val="15"/>
        </w:numPr>
        <w:tabs>
          <w:tab w:val="num" w:pos="1277"/>
        </w:tabs>
        <w:spacing w:after="0"/>
        <w:ind w:left="1288"/>
        <w:jc w:val="both"/>
        <w:textAlignment w:val="auto"/>
        <w:rPr>
          <w:rFonts w:eastAsia="Times New Roman"/>
          <w:bCs/>
          <w:i/>
          <w:sz w:val="18"/>
        </w:rPr>
      </w:pPr>
      <w:r w:rsidRPr="008C030D">
        <w:rPr>
          <w:rFonts w:eastAsia="Times New Roman"/>
          <w:bCs/>
          <w:i/>
          <w:sz w:val="18"/>
        </w:rPr>
        <w:t xml:space="preserve">PDCCH enhancements. Study focus on Compact DCI, PDCCH repetition, increased PDCCH monitoring capability </w:t>
      </w:r>
    </w:p>
    <w:p w14:paraId="20EBEC80" w14:textId="77777777" w:rsidR="00D36A0E" w:rsidRPr="008C030D" w:rsidRDefault="00D36A0E" w:rsidP="00D36A0E">
      <w:pPr>
        <w:numPr>
          <w:ilvl w:val="0"/>
          <w:numId w:val="15"/>
        </w:numPr>
        <w:tabs>
          <w:tab w:val="num" w:pos="1277"/>
        </w:tabs>
        <w:spacing w:after="0"/>
        <w:ind w:left="1288"/>
        <w:jc w:val="both"/>
        <w:textAlignment w:val="auto"/>
        <w:rPr>
          <w:rFonts w:eastAsia="Times New Roman"/>
          <w:bCs/>
          <w:i/>
          <w:sz w:val="18"/>
        </w:rPr>
      </w:pPr>
      <w:r w:rsidRPr="008C030D">
        <w:rPr>
          <w:rFonts w:eastAsia="Times New Roman"/>
          <w:bCs/>
          <w:i/>
          <w:sz w:val="18"/>
        </w:rPr>
        <w:t xml:space="preserve">UCI enhancements. Study focus </w:t>
      </w:r>
      <w:r w:rsidRPr="008C030D">
        <w:rPr>
          <w:rFonts w:eastAsia="Times New Roman"/>
          <w:bCs/>
          <w:i/>
          <w:sz w:val="18"/>
          <w:highlight w:val="yellow"/>
        </w:rPr>
        <w:t>on Enhanced HARQ feedback methods (increased number of HARQ transmission possibilities within a slot)</w:t>
      </w:r>
      <w:r w:rsidRPr="008C030D">
        <w:rPr>
          <w:rFonts w:eastAsia="Times New Roman"/>
          <w:bCs/>
          <w:i/>
          <w:sz w:val="18"/>
        </w:rPr>
        <w:t>, CSI feedback enhancements</w:t>
      </w:r>
    </w:p>
    <w:p w14:paraId="33E96C19" w14:textId="2C0296FE" w:rsidR="008C030D" w:rsidRDefault="008C030D" w:rsidP="00D36A0E">
      <w:p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On enhanced HARQ feedback, the following was agreed in RAN1#94:</w:t>
      </w:r>
    </w:p>
    <w:p w14:paraId="2E999448" w14:textId="77777777" w:rsidR="008C030D" w:rsidRPr="002D6B02" w:rsidRDefault="008C030D" w:rsidP="008C030D">
      <w:pPr>
        <w:widowControl w:val="0"/>
        <w:overflowPunct/>
        <w:autoSpaceDE/>
        <w:autoSpaceDN/>
        <w:adjustRightInd/>
        <w:spacing w:after="0"/>
        <w:ind w:left="1288" w:hanging="720"/>
        <w:textAlignment w:val="auto"/>
        <w:rPr>
          <w:rFonts w:eastAsia="Batang"/>
          <w:i/>
          <w:kern w:val="2"/>
          <w:sz w:val="18"/>
          <w:lang w:eastAsia="zh-CN"/>
        </w:rPr>
      </w:pPr>
      <w:r w:rsidRPr="002D6B02">
        <w:rPr>
          <w:rFonts w:eastAsia="Batang"/>
          <w:i/>
          <w:kern w:val="2"/>
          <w:sz w:val="18"/>
          <w:highlight w:val="green"/>
          <w:lang w:eastAsia="zh-CN"/>
        </w:rPr>
        <w:t>Agreements</w:t>
      </w:r>
      <w:r w:rsidRPr="002D6B02">
        <w:rPr>
          <w:rFonts w:eastAsia="Batang"/>
          <w:b/>
          <w:i/>
          <w:kern w:val="2"/>
          <w:sz w:val="18"/>
          <w:lang w:eastAsia="zh-CN"/>
        </w:rPr>
        <w:t>:</w:t>
      </w:r>
      <w:r w:rsidRPr="002D6B02">
        <w:rPr>
          <w:rFonts w:eastAsia="Batang"/>
          <w:i/>
          <w:kern w:val="2"/>
          <w:sz w:val="18"/>
          <w:lang w:eastAsia="zh-CN"/>
        </w:rPr>
        <w:t xml:space="preserve"> </w:t>
      </w:r>
    </w:p>
    <w:p w14:paraId="54DA630D" w14:textId="77777777" w:rsidR="008C030D" w:rsidRPr="002D6B02" w:rsidRDefault="008C030D" w:rsidP="008C030D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0"/>
        <w:ind w:left="1288"/>
        <w:textAlignment w:val="auto"/>
        <w:rPr>
          <w:i/>
          <w:sz w:val="18"/>
          <w:lang w:eastAsia="zh-CN"/>
        </w:rPr>
      </w:pPr>
      <w:r w:rsidRPr="002D6B02">
        <w:rPr>
          <w:i/>
          <w:sz w:val="18"/>
          <w:lang w:eastAsia="zh-CN"/>
        </w:rPr>
        <w:t>Study further how to enable more than one PUCCH for HARQ-ACK transmission within a slot.</w:t>
      </w:r>
    </w:p>
    <w:p w14:paraId="5916BBD8" w14:textId="77777777" w:rsidR="008C030D" w:rsidRPr="002D6B02" w:rsidRDefault="008C030D" w:rsidP="008C030D">
      <w:pPr>
        <w:widowControl w:val="0"/>
        <w:overflowPunct/>
        <w:autoSpaceDE/>
        <w:autoSpaceDN/>
        <w:adjustRightInd/>
        <w:spacing w:after="0"/>
        <w:ind w:left="1288" w:hanging="720"/>
        <w:textAlignment w:val="auto"/>
        <w:rPr>
          <w:b/>
          <w:i/>
          <w:sz w:val="18"/>
          <w:szCs w:val="24"/>
          <w:lang w:eastAsia="zh-CN"/>
        </w:rPr>
      </w:pPr>
    </w:p>
    <w:p w14:paraId="58312A4E" w14:textId="77777777" w:rsidR="008C030D" w:rsidRPr="002D6B02" w:rsidRDefault="008C030D" w:rsidP="008C030D">
      <w:pPr>
        <w:widowControl w:val="0"/>
        <w:overflowPunct/>
        <w:autoSpaceDE/>
        <w:autoSpaceDN/>
        <w:adjustRightInd/>
        <w:spacing w:after="0"/>
        <w:ind w:left="1288" w:hanging="720"/>
        <w:textAlignment w:val="auto"/>
        <w:rPr>
          <w:rFonts w:eastAsia="Batang"/>
          <w:i/>
          <w:kern w:val="2"/>
          <w:sz w:val="18"/>
          <w:lang w:eastAsia="zh-CN"/>
        </w:rPr>
      </w:pPr>
      <w:r w:rsidRPr="002D6B02">
        <w:rPr>
          <w:rFonts w:eastAsia="Batang"/>
          <w:i/>
          <w:kern w:val="2"/>
          <w:sz w:val="18"/>
          <w:highlight w:val="green"/>
          <w:lang w:eastAsia="zh-CN"/>
        </w:rPr>
        <w:t>Agreements</w:t>
      </w:r>
      <w:r w:rsidRPr="002D6B02">
        <w:rPr>
          <w:rFonts w:eastAsia="Batang"/>
          <w:i/>
          <w:kern w:val="2"/>
          <w:sz w:val="18"/>
          <w:lang w:eastAsia="zh-CN"/>
        </w:rPr>
        <w:t xml:space="preserve">: </w:t>
      </w:r>
    </w:p>
    <w:p w14:paraId="7130CE32" w14:textId="77777777" w:rsidR="008C030D" w:rsidRPr="002D6B02" w:rsidRDefault="008C030D" w:rsidP="008C030D">
      <w:pPr>
        <w:widowControl w:val="0"/>
        <w:overflowPunct/>
        <w:autoSpaceDE/>
        <w:autoSpaceDN/>
        <w:adjustRightInd/>
        <w:spacing w:after="0"/>
        <w:ind w:left="1288" w:hanging="720"/>
        <w:textAlignment w:val="auto"/>
        <w:rPr>
          <w:i/>
          <w:sz w:val="18"/>
          <w:lang w:eastAsia="zh-CN"/>
        </w:rPr>
      </w:pPr>
      <w:r w:rsidRPr="002D6B02">
        <w:rPr>
          <w:i/>
          <w:sz w:val="18"/>
          <w:lang w:eastAsia="zh-CN"/>
        </w:rPr>
        <w:t>Study further whether/how to enable enhanced reporting procedure/feedback for HARQ-ACK.</w:t>
      </w:r>
    </w:p>
    <w:p w14:paraId="78634886" w14:textId="77777777" w:rsidR="008C030D" w:rsidRPr="002D6B02" w:rsidRDefault="008C030D" w:rsidP="008C030D">
      <w:pPr>
        <w:numPr>
          <w:ilvl w:val="0"/>
          <w:numId w:val="16"/>
        </w:numPr>
        <w:overflowPunct/>
        <w:autoSpaceDE/>
        <w:autoSpaceDN/>
        <w:adjustRightInd/>
        <w:snapToGrid w:val="0"/>
        <w:spacing w:after="120"/>
        <w:ind w:left="1288"/>
        <w:contextualSpacing/>
        <w:jc w:val="both"/>
        <w:textAlignment w:val="auto"/>
        <w:rPr>
          <w:rFonts w:eastAsia="Batang"/>
          <w:i/>
          <w:sz w:val="18"/>
          <w:lang w:eastAsia="zh-CN"/>
        </w:rPr>
      </w:pPr>
      <w:r w:rsidRPr="002D6B02">
        <w:rPr>
          <w:rFonts w:eastAsia="Batang"/>
          <w:i/>
          <w:sz w:val="18"/>
          <w:lang w:eastAsia="zh-CN"/>
        </w:rPr>
        <w:t>Enhanced HARQ-ACK multiplexing on PUSCH and PUCCH</w:t>
      </w:r>
    </w:p>
    <w:p w14:paraId="13E24055" w14:textId="77777777" w:rsidR="008C030D" w:rsidRPr="002D6B02" w:rsidRDefault="008C030D" w:rsidP="008C030D">
      <w:pPr>
        <w:numPr>
          <w:ilvl w:val="0"/>
          <w:numId w:val="16"/>
        </w:numPr>
        <w:overflowPunct/>
        <w:autoSpaceDE/>
        <w:autoSpaceDN/>
        <w:adjustRightInd/>
        <w:snapToGrid w:val="0"/>
        <w:spacing w:after="120"/>
        <w:ind w:left="1288"/>
        <w:contextualSpacing/>
        <w:jc w:val="both"/>
        <w:textAlignment w:val="auto"/>
        <w:rPr>
          <w:rFonts w:eastAsia="Batang"/>
          <w:i/>
          <w:sz w:val="18"/>
          <w:lang w:eastAsia="zh-CN"/>
        </w:rPr>
      </w:pPr>
      <w:r w:rsidRPr="002D6B02">
        <w:rPr>
          <w:rFonts w:eastAsia="Batang"/>
          <w:i/>
          <w:sz w:val="18"/>
          <w:lang w:eastAsia="zh-CN"/>
        </w:rPr>
        <w:t>Finer indication for HARQ feedback timing, e.g. symbol-level, half-slot, etc.</w:t>
      </w:r>
    </w:p>
    <w:p w14:paraId="69CAB5E6" w14:textId="77777777" w:rsidR="008C030D" w:rsidRPr="002D6B02" w:rsidRDefault="008C030D" w:rsidP="008C030D">
      <w:pPr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left="2008"/>
        <w:contextualSpacing/>
        <w:jc w:val="both"/>
        <w:textAlignment w:val="auto"/>
        <w:rPr>
          <w:rFonts w:eastAsia="Batang"/>
          <w:i/>
          <w:sz w:val="18"/>
          <w:lang w:eastAsia="zh-CN"/>
        </w:rPr>
      </w:pPr>
      <w:r w:rsidRPr="002D6B02">
        <w:rPr>
          <w:rFonts w:eastAsia="Batang"/>
          <w:i/>
          <w:sz w:val="18"/>
          <w:lang w:eastAsia="zh-CN"/>
        </w:rPr>
        <w:t>Note: this may be related to more than one PUCCH for HARQ-ACK tx within a slot</w:t>
      </w:r>
    </w:p>
    <w:p w14:paraId="20B11B2A" w14:textId="77777777" w:rsidR="008C030D" w:rsidRPr="002D6B02" w:rsidRDefault="008C030D" w:rsidP="008C030D">
      <w:pPr>
        <w:numPr>
          <w:ilvl w:val="0"/>
          <w:numId w:val="16"/>
        </w:numPr>
        <w:overflowPunct/>
        <w:autoSpaceDE/>
        <w:autoSpaceDN/>
        <w:adjustRightInd/>
        <w:snapToGrid w:val="0"/>
        <w:spacing w:after="120"/>
        <w:ind w:left="1288"/>
        <w:contextualSpacing/>
        <w:jc w:val="both"/>
        <w:textAlignment w:val="auto"/>
        <w:rPr>
          <w:rFonts w:eastAsia="Batang"/>
          <w:lang w:eastAsia="zh-CN"/>
        </w:rPr>
      </w:pPr>
      <w:r w:rsidRPr="002D6B02">
        <w:rPr>
          <w:rFonts w:eastAsia="Batang"/>
          <w:i/>
          <w:sz w:val="18"/>
          <w:lang w:eastAsia="zh-CN"/>
        </w:rPr>
        <w:t>Other enablers are not precluded</w:t>
      </w:r>
    </w:p>
    <w:p w14:paraId="15DCA1BA" w14:textId="604B5D54" w:rsidR="00D36A0E" w:rsidRPr="003D38AB" w:rsidRDefault="00D36A0E" w:rsidP="00D36A0E">
      <w:p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 xml:space="preserve">In this contribution, we discuss </w:t>
      </w:r>
      <w:r w:rsidR="008C030D">
        <w:rPr>
          <w:rFonts w:eastAsia="Times New Roman"/>
        </w:rPr>
        <w:t xml:space="preserve">further how to </w:t>
      </w:r>
      <w:r w:rsidR="003D6F9C">
        <w:rPr>
          <w:rFonts w:eastAsia="Times New Roman"/>
        </w:rPr>
        <w:t>support</w:t>
      </w:r>
      <w:r w:rsidR="008C030D">
        <w:rPr>
          <w:rFonts w:eastAsia="Times New Roman"/>
        </w:rPr>
        <w:t xml:space="preserve"> more than one PUCCH for HARQ-ACK transmission in a slot, and the corresponding </w:t>
      </w:r>
      <w:r>
        <w:rPr>
          <w:rFonts w:eastAsia="Times New Roman"/>
        </w:rPr>
        <w:t>HARQ</w:t>
      </w:r>
      <w:r w:rsidR="00012451">
        <w:rPr>
          <w:rFonts w:eastAsia="Times New Roman"/>
        </w:rPr>
        <w:t>-ACK</w:t>
      </w:r>
      <w:r>
        <w:rPr>
          <w:rFonts w:eastAsia="Times New Roman"/>
        </w:rPr>
        <w:t xml:space="preserve"> feedback </w:t>
      </w:r>
      <w:r w:rsidR="008C030D">
        <w:rPr>
          <w:rFonts w:eastAsia="Times New Roman"/>
        </w:rPr>
        <w:t xml:space="preserve">procedure </w:t>
      </w:r>
      <w:r>
        <w:rPr>
          <w:rFonts w:eastAsia="Times New Roman"/>
        </w:rPr>
        <w:t>for URLLC.</w:t>
      </w:r>
    </w:p>
    <w:p w14:paraId="71230483" w14:textId="4E92F1B0" w:rsidR="00305297" w:rsidRDefault="007820D0" w:rsidP="00A23DCA">
      <w:pPr>
        <w:pStyle w:val="Heading1"/>
      </w:pPr>
      <w:r>
        <w:t>Discussion</w:t>
      </w:r>
    </w:p>
    <w:bookmarkEnd w:id="2"/>
    <w:p w14:paraId="2FB21F28" w14:textId="08B9D513" w:rsidR="00A23DCA" w:rsidRDefault="00D9768D" w:rsidP="006A0DD3">
      <w:r>
        <w:t>During RAN1#94 discussion, companies generally saw the necessity of supporting more than one PUCCH for HARQ-ACK in a slot</w:t>
      </w:r>
      <w:r w:rsidR="00BF22C5">
        <w:t xml:space="preserve"> for URLLC </w:t>
      </w:r>
      <w:r w:rsidR="00501901">
        <w:t>(</w:t>
      </w:r>
      <w:r w:rsidR="00BF22C5">
        <w:t>which was also discussed in our previous contribution</w:t>
      </w:r>
      <w:r w:rsidR="00501901">
        <w:t xml:space="preserve"> [2]). The next question is </w:t>
      </w:r>
      <w:r w:rsidR="00501901" w:rsidRPr="001D1702">
        <w:rPr>
          <w:b/>
        </w:rPr>
        <w:t xml:space="preserve">how to enable </w:t>
      </w:r>
      <w:r w:rsidR="001D1702" w:rsidRPr="001D1702">
        <w:rPr>
          <w:b/>
        </w:rPr>
        <w:t>more than one PUCCH for HARQ-ACK in a slot</w:t>
      </w:r>
      <w:r w:rsidR="00501901">
        <w:t xml:space="preserve">. </w:t>
      </w:r>
      <w:r>
        <w:t xml:space="preserve">There are different approaches to </w:t>
      </w:r>
      <w:r w:rsidR="00501901">
        <w:t xml:space="preserve">achieve it, and here we discuss </w:t>
      </w:r>
      <w:r w:rsidR="00850A16">
        <w:t>some</w:t>
      </w:r>
      <w:r w:rsidR="00501901">
        <w:t xml:space="preserve"> </w:t>
      </w:r>
      <w:r w:rsidR="00E5783D">
        <w:t>most straightforward alternatives</w:t>
      </w:r>
      <w:r w:rsidR="00501901">
        <w:t>.</w:t>
      </w:r>
    </w:p>
    <w:p w14:paraId="1D8FC445" w14:textId="291F6C64" w:rsidR="00501901" w:rsidRDefault="0048391F" w:rsidP="006A0DD3">
      <w:r w:rsidRPr="00411CEE">
        <w:rPr>
          <w:b/>
          <w:u w:val="single"/>
        </w:rPr>
        <w:t>Alt 1</w:t>
      </w:r>
      <w:r>
        <w:t>: HARQ-ACK is always transmitted in the PUCCH resource</w:t>
      </w:r>
      <w:r w:rsidR="00564904">
        <w:t xml:space="preserve"> indicated, </w:t>
      </w:r>
      <w:r w:rsidR="00EC10DE">
        <w:t>and PDSCHs indicating the same PUCCH resource have their HARQ-ACK bits multiplexed together</w:t>
      </w:r>
      <w:r w:rsidR="00411CEE">
        <w:t>.</w:t>
      </w:r>
      <w:r w:rsidR="00EC10DE">
        <w:t xml:space="preserve"> </w:t>
      </w:r>
      <w:r w:rsidR="00411CEE">
        <w:t>T</w:t>
      </w:r>
      <w:r w:rsidR="00564904">
        <w:t>here is no overriding of PU</w:t>
      </w:r>
      <w:r w:rsidR="00411CEE">
        <w:t>CCH resource in the later DCI.</w:t>
      </w:r>
    </w:p>
    <w:p w14:paraId="66846856" w14:textId="017D0129" w:rsidR="006A734A" w:rsidRPr="00843F51" w:rsidRDefault="006A734A" w:rsidP="006A734A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43F51">
        <w:rPr>
          <w:sz w:val="20"/>
          <w:szCs w:val="20"/>
        </w:rPr>
        <w:t xml:space="preserve">This is in contrast to Rel-15 behavior where </w:t>
      </w:r>
      <w:r w:rsidRPr="00843F51">
        <w:rPr>
          <w:sz w:val="20"/>
          <w:szCs w:val="20"/>
          <w:lang w:val="en-GB"/>
        </w:rPr>
        <w:t>the PUCCH resource indicator in the last DCI overrides the previous ones</w:t>
      </w:r>
      <w:r w:rsidRPr="00843F51">
        <w:rPr>
          <w:sz w:val="20"/>
          <w:szCs w:val="20"/>
        </w:rPr>
        <w:t xml:space="preserve"> w</w:t>
      </w:r>
      <w:r w:rsidRPr="00843F51">
        <w:rPr>
          <w:sz w:val="20"/>
          <w:szCs w:val="20"/>
          <w:lang w:val="en-GB"/>
        </w:rPr>
        <w:t>hen multiple DL DCI points to the same slot for HARQ-ACK feedback.</w:t>
      </w:r>
    </w:p>
    <w:p w14:paraId="33A229C9" w14:textId="3DC6812C" w:rsidR="005F081D" w:rsidRPr="00843F51" w:rsidRDefault="005F081D" w:rsidP="006A734A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43F51">
        <w:rPr>
          <w:sz w:val="20"/>
          <w:szCs w:val="20"/>
          <w:lang w:val="en-GB"/>
        </w:rPr>
        <w:t xml:space="preserve">This does not put a </w:t>
      </w:r>
      <w:r w:rsidR="007D3121" w:rsidRPr="00843F51">
        <w:rPr>
          <w:sz w:val="20"/>
          <w:szCs w:val="20"/>
          <w:lang w:val="en-GB"/>
        </w:rPr>
        <w:t>har</w:t>
      </w:r>
      <w:r w:rsidRPr="00843F51">
        <w:rPr>
          <w:sz w:val="20"/>
          <w:szCs w:val="20"/>
          <w:lang w:val="en-GB"/>
        </w:rPr>
        <w:t xml:space="preserve">d limit on the number of PUCCHs </w:t>
      </w:r>
      <w:r w:rsidR="007D3121" w:rsidRPr="00843F51">
        <w:rPr>
          <w:sz w:val="20"/>
          <w:szCs w:val="20"/>
          <w:lang w:val="en-GB"/>
        </w:rPr>
        <w:t xml:space="preserve">(especially if they are non-overlapping in time) </w:t>
      </w:r>
      <w:r w:rsidRPr="00843F51">
        <w:rPr>
          <w:sz w:val="20"/>
          <w:szCs w:val="20"/>
          <w:lang w:val="en-GB"/>
        </w:rPr>
        <w:t xml:space="preserve">that can be transmitted </w:t>
      </w:r>
      <w:r w:rsidR="007D3121" w:rsidRPr="00843F51">
        <w:rPr>
          <w:sz w:val="20"/>
          <w:szCs w:val="20"/>
          <w:lang w:val="en-GB"/>
        </w:rPr>
        <w:t>in a slot by design. Of course overlapping of the PUCCHs still needs to be handled.</w:t>
      </w:r>
    </w:p>
    <w:p w14:paraId="0356526D" w14:textId="0A2A0AE8" w:rsidR="00746C3A" w:rsidRPr="00843F51" w:rsidRDefault="00746C3A" w:rsidP="00843F51">
      <w:pPr>
        <w:pStyle w:val="ListParagraph"/>
        <w:numPr>
          <w:ilvl w:val="0"/>
          <w:numId w:val="17"/>
        </w:numPr>
        <w:spacing w:after="240"/>
        <w:rPr>
          <w:sz w:val="20"/>
          <w:szCs w:val="20"/>
        </w:rPr>
      </w:pPr>
      <w:r w:rsidRPr="00843F51">
        <w:rPr>
          <w:sz w:val="20"/>
          <w:szCs w:val="20"/>
        </w:rPr>
        <w:t xml:space="preserve">However, it does not allow the gNB to re-assign different PUCCH resource for more efficient </w:t>
      </w:r>
      <w:r w:rsidR="00CC0636" w:rsidRPr="00843F51">
        <w:rPr>
          <w:sz w:val="20"/>
          <w:szCs w:val="20"/>
        </w:rPr>
        <w:t>multiplexing and/or collision avoidance as the payload grows (where the same PUCCH resource index could point to a resource in a different resource set).</w:t>
      </w:r>
    </w:p>
    <w:p w14:paraId="09F10D9F" w14:textId="0B65DC58" w:rsidR="00306E81" w:rsidRDefault="00306E81" w:rsidP="00306E81">
      <w:r w:rsidRPr="00306E81">
        <w:rPr>
          <w:b/>
          <w:u w:val="single"/>
        </w:rPr>
        <w:t>Alt 2</w:t>
      </w:r>
      <w:r>
        <w:t>: follow the Rel-15 mechanism but use a smaller granularity (e.g. half-slot) instead of a slot</w:t>
      </w:r>
    </w:p>
    <w:p w14:paraId="5DC2D43D" w14:textId="526A82EA" w:rsidR="00306E81" w:rsidRPr="00320908" w:rsidRDefault="00843F51" w:rsidP="00843F51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320908">
        <w:rPr>
          <w:sz w:val="20"/>
          <w:szCs w:val="20"/>
        </w:rPr>
        <w:t xml:space="preserve">Use half-slot as an example, </w:t>
      </w:r>
      <w:r w:rsidRPr="00320908">
        <w:rPr>
          <w:sz w:val="20"/>
          <w:szCs w:val="20"/>
          <w:lang w:val="en-GB"/>
        </w:rPr>
        <w:t xml:space="preserve">each DL DCI indicates a PUCCH resource starting in a particular half-slot. The HARQ-ACK for all the DL DCIs pointing to the same half-slot is carried in the same PUCCH (indicated by </w:t>
      </w:r>
      <w:r w:rsidRPr="00320908">
        <w:rPr>
          <w:sz w:val="20"/>
          <w:szCs w:val="20"/>
          <w:lang w:val="en-GB"/>
        </w:rPr>
        <w:lastRenderedPageBreak/>
        <w:t>the last DCI)</w:t>
      </w:r>
      <w:r w:rsidR="005719BA" w:rsidRPr="00320908">
        <w:rPr>
          <w:sz w:val="20"/>
          <w:szCs w:val="20"/>
          <w:lang w:val="en-GB"/>
        </w:rPr>
        <w:t>. This allows the reuse of the Rel-15 framework.</w:t>
      </w:r>
      <w:r w:rsidR="00320908" w:rsidRPr="00320908">
        <w:rPr>
          <w:sz w:val="20"/>
          <w:szCs w:val="20"/>
          <w:lang w:val="en-GB"/>
        </w:rPr>
        <w:t xml:space="preserve"> Same as in Rel-15, it allows the gNB to re-assign PUCCH resource in the later DCI.</w:t>
      </w:r>
    </w:p>
    <w:p w14:paraId="6B2A048C" w14:textId="234F4F18" w:rsidR="005719BA" w:rsidRPr="00320908" w:rsidRDefault="00320908" w:rsidP="00850A16">
      <w:pPr>
        <w:pStyle w:val="ListParagraph"/>
        <w:numPr>
          <w:ilvl w:val="0"/>
          <w:numId w:val="18"/>
        </w:numPr>
        <w:spacing w:after="240"/>
        <w:rPr>
          <w:sz w:val="20"/>
          <w:szCs w:val="20"/>
        </w:rPr>
      </w:pPr>
      <w:r w:rsidRPr="00320908">
        <w:rPr>
          <w:sz w:val="20"/>
          <w:szCs w:val="20"/>
        </w:rPr>
        <w:t>However, it limits the number of PUCCH carrying HARQ-ACK in a slot</w:t>
      </w:r>
      <w:r w:rsidR="00650D20">
        <w:rPr>
          <w:sz w:val="20"/>
          <w:szCs w:val="20"/>
        </w:rPr>
        <w:t>, and the number depends on the granularity being used</w:t>
      </w:r>
      <w:r w:rsidRPr="00320908">
        <w:rPr>
          <w:sz w:val="20"/>
          <w:szCs w:val="20"/>
        </w:rPr>
        <w:t>. E.g. if half-slot granularity is used, there can be at most 2 PUCCHs carrying HARQ-ACK per slot.</w:t>
      </w:r>
    </w:p>
    <w:p w14:paraId="7705911F" w14:textId="7864DC80" w:rsidR="000C3060" w:rsidRDefault="00850A16" w:rsidP="006A0DD3">
      <w:r>
        <w:t>Whether finer indication for HARQ-ACK timing would be necessary or beneficial depends on what alternative is chosen</w:t>
      </w:r>
      <w:r w:rsidR="001B45D1">
        <w:t xml:space="preserve"> to enable multiple PUCCHs for HARQ-ACK</w:t>
      </w:r>
      <w:r>
        <w:t xml:space="preserve">. For Alt 1, </w:t>
      </w:r>
      <w:r w:rsidR="00D06508">
        <w:t xml:space="preserve">the existing resource indication is likely to be sufficient. For Alt 2, it would make sense to e.g. modify </w:t>
      </w:r>
      <w:r w:rsidR="001B45D1">
        <w:t>K1</w:t>
      </w:r>
      <w:r w:rsidR="00D06508">
        <w:t xml:space="preserve"> indication to be based on </w:t>
      </w:r>
      <w:r w:rsidR="006C0633">
        <w:t>the smaller granularity such as half-slot.</w:t>
      </w:r>
    </w:p>
    <w:p w14:paraId="5098D226" w14:textId="786E5120" w:rsidR="00273961" w:rsidRPr="002D6B02" w:rsidRDefault="00320238" w:rsidP="006A0DD3">
      <w:pPr>
        <w:rPr>
          <w:b/>
        </w:rPr>
      </w:pPr>
      <w:r w:rsidRPr="002D6B02">
        <w:rPr>
          <w:b/>
        </w:rPr>
        <w:t>Pro</w:t>
      </w:r>
      <w:r w:rsidR="00B169B6">
        <w:rPr>
          <w:b/>
        </w:rPr>
        <w:t>posal 1</w:t>
      </w:r>
      <w:r w:rsidRPr="002D6B02">
        <w:rPr>
          <w:b/>
        </w:rPr>
        <w:t xml:space="preserve">: </w:t>
      </w:r>
      <w:r w:rsidR="00FE1561">
        <w:rPr>
          <w:b/>
        </w:rPr>
        <w:t>S</w:t>
      </w:r>
      <w:r w:rsidRPr="002D6B02">
        <w:rPr>
          <w:b/>
        </w:rPr>
        <w:t xml:space="preserve">upport multiple PUCCHs </w:t>
      </w:r>
      <w:r w:rsidR="008C3558" w:rsidRPr="002D6B02">
        <w:rPr>
          <w:b/>
        </w:rPr>
        <w:t>carrying HARQ-ACK in a slot. Detailed mechanism FFS.</w:t>
      </w:r>
    </w:p>
    <w:p w14:paraId="31031D1A" w14:textId="4517F17E" w:rsidR="00CC1F5B" w:rsidRDefault="00E5783D" w:rsidP="006A0DD3">
      <w:r>
        <w:t xml:space="preserve">A related </w:t>
      </w:r>
      <w:r w:rsidR="00392BFC">
        <w:t xml:space="preserve">but somewhat orthogonal </w:t>
      </w:r>
      <w:r>
        <w:t xml:space="preserve">question is </w:t>
      </w:r>
      <w:r w:rsidR="00E81321" w:rsidRPr="001D1702">
        <w:rPr>
          <w:b/>
        </w:rPr>
        <w:t xml:space="preserve">whether to allow </w:t>
      </w:r>
      <w:r w:rsidR="008C1C4A" w:rsidRPr="001D1702">
        <w:rPr>
          <w:b/>
        </w:rPr>
        <w:t xml:space="preserve">a </w:t>
      </w:r>
      <w:r w:rsidR="00E81321" w:rsidRPr="001D1702">
        <w:rPr>
          <w:b/>
        </w:rPr>
        <w:t xml:space="preserve">separate </w:t>
      </w:r>
      <w:r w:rsidR="001D1702">
        <w:rPr>
          <w:b/>
        </w:rPr>
        <w:t>c</w:t>
      </w:r>
      <w:r w:rsidR="00E81321" w:rsidRPr="001D1702">
        <w:rPr>
          <w:b/>
        </w:rPr>
        <w:t xml:space="preserve">odebook </w:t>
      </w:r>
      <w:r w:rsidR="001D1702">
        <w:rPr>
          <w:b/>
        </w:rPr>
        <w:t>and sep</w:t>
      </w:r>
      <w:r w:rsidR="00637DE7">
        <w:rPr>
          <w:b/>
        </w:rPr>
        <w:t>a</w:t>
      </w:r>
      <w:r w:rsidR="001D1702">
        <w:rPr>
          <w:b/>
        </w:rPr>
        <w:t xml:space="preserve">rate transmission </w:t>
      </w:r>
      <w:r w:rsidR="00D55DC0" w:rsidRPr="001D1702">
        <w:rPr>
          <w:b/>
        </w:rPr>
        <w:t xml:space="preserve">for </w:t>
      </w:r>
      <w:r w:rsidR="00E81321" w:rsidRPr="001D1702">
        <w:rPr>
          <w:b/>
        </w:rPr>
        <w:t>URLLC</w:t>
      </w:r>
      <w:r w:rsidR="001D1702">
        <w:rPr>
          <w:b/>
        </w:rPr>
        <w:t xml:space="preserve"> HARQ-ACK </w:t>
      </w:r>
      <w:r w:rsidR="008C1C4A" w:rsidRPr="001D1702">
        <w:rPr>
          <w:b/>
        </w:rPr>
        <w:t>from e.g. eMBB HARQ-ACK and CSI</w:t>
      </w:r>
      <w:r w:rsidR="00E81321">
        <w:t>.</w:t>
      </w:r>
      <w:r w:rsidR="00E611E4">
        <w:t xml:space="preserve"> As discussed in [2], we see the benefit of allowing such an operation in terms of both latency and reliability, because it would lead to a smaller payload size</w:t>
      </w:r>
      <w:r w:rsidR="00052D93">
        <w:t xml:space="preserve"> </w:t>
      </w:r>
      <w:r w:rsidR="00637DE7">
        <w:t xml:space="preserve">for URLLC HARQ-ACK </w:t>
      </w:r>
      <w:r w:rsidR="00052D93">
        <w:t>(good for reliability)</w:t>
      </w:r>
      <w:r w:rsidR="00392BFC">
        <w:t xml:space="preserve"> and URLLC HARQ-ACK would not get delayed due to multiplexing with other UCI</w:t>
      </w:r>
      <w:r w:rsidR="00052D93">
        <w:t xml:space="preserve"> (good for latency)</w:t>
      </w:r>
      <w:r w:rsidR="00392BFC">
        <w:t>.</w:t>
      </w:r>
    </w:p>
    <w:p w14:paraId="429A724F" w14:textId="429848EA" w:rsidR="000C3060" w:rsidRDefault="00CC1F5B" w:rsidP="006A0DD3">
      <w:r>
        <w:t xml:space="preserve">Even though it is possible to use </w:t>
      </w:r>
      <w:r w:rsidR="005457FF">
        <w:t>im</w:t>
      </w:r>
      <w:r>
        <w:t>plicit approaches to achieve separate HARQ-ACK codebook</w:t>
      </w:r>
      <w:r w:rsidR="005457FF">
        <w:t xml:space="preserve">s for URLLC and eMBB (e.g. </w:t>
      </w:r>
      <w:r w:rsidR="00020B84">
        <w:t xml:space="preserve">based on </w:t>
      </w:r>
      <w:r w:rsidR="005457FF">
        <w:t xml:space="preserve">PUCCH resource indication, search space that DCI is carried in, etc), </w:t>
      </w:r>
      <w:r w:rsidR="00020B84">
        <w:t xml:space="preserve">any implicit approach would introduce some restricition in gNB resource scheduling. So a preferred approach </w:t>
      </w:r>
      <w:r w:rsidR="00637DE7">
        <w:t xml:space="preserve">is </w:t>
      </w:r>
      <w:r w:rsidR="00020B84">
        <w:t xml:space="preserve">to </w:t>
      </w:r>
      <w:r w:rsidR="00020B84" w:rsidRPr="00794FE9">
        <w:rPr>
          <w:b/>
        </w:rPr>
        <w:t xml:space="preserve">use explicit signalling, by adding a bit in DL assignment to indicate that the corresponding </w:t>
      </w:r>
      <w:r w:rsidR="00745158" w:rsidRPr="00794FE9">
        <w:rPr>
          <w:b/>
        </w:rPr>
        <w:t>HARQ-ACK</w:t>
      </w:r>
      <w:r w:rsidR="00020B84" w:rsidRPr="00794FE9">
        <w:rPr>
          <w:b/>
        </w:rPr>
        <w:t xml:space="preserve"> should follow a separate procedure</w:t>
      </w:r>
      <w:r w:rsidR="00745158">
        <w:t xml:space="preserve">. For example, all the DL assignments with the bit set to 1 (corresponding to URLLC) would be used to construct one HARQ-ACK codebook, while all the DL assignments with the bit set to 0 (corresponding to eMBB) would follow Rel-15 behavior to construct </w:t>
      </w:r>
      <w:r w:rsidR="00A97543">
        <w:t>another HARQ-ACK codebook and any associated multiplexing rules.</w:t>
      </w:r>
      <w:r w:rsidR="00235A23">
        <w:t xml:space="preserve"> The detailed procedure would depend on what approach we adopt for supporting multiple </w:t>
      </w:r>
      <w:r w:rsidR="008D3915">
        <w:t>PUCCHs carrying HARQ-ACK in a slot.</w:t>
      </w:r>
    </w:p>
    <w:p w14:paraId="25440D00" w14:textId="3D552381" w:rsidR="00A97543" w:rsidRDefault="00A97543" w:rsidP="006A0DD3">
      <w:r>
        <w:t>Introducing explicit signalling</w:t>
      </w:r>
      <w:r w:rsidR="00F510DB">
        <w:t xml:space="preserve"> in DCI</w:t>
      </w:r>
      <w:r>
        <w:t xml:space="preserve"> could also bring some side benefit</w:t>
      </w:r>
      <w:r w:rsidR="00511CC4">
        <w:t>s</w:t>
      </w:r>
      <w:r>
        <w:t xml:space="preserve"> that can be considered further, such as:</w:t>
      </w:r>
    </w:p>
    <w:p w14:paraId="70C1B077" w14:textId="5005A2F1" w:rsidR="00A97543" w:rsidRPr="00794FE9" w:rsidRDefault="00A97543" w:rsidP="00A9754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794FE9">
        <w:rPr>
          <w:sz w:val="20"/>
          <w:szCs w:val="20"/>
        </w:rPr>
        <w:t>It allows the possibility of having separate PUCCH resource configurations for URLLC and eMBB.</w:t>
      </w:r>
    </w:p>
    <w:p w14:paraId="0348D810" w14:textId="6245CF19" w:rsidR="00A97543" w:rsidRPr="00794FE9" w:rsidRDefault="00A97543" w:rsidP="00A9754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794FE9">
        <w:rPr>
          <w:sz w:val="20"/>
          <w:szCs w:val="20"/>
        </w:rPr>
        <w:t xml:space="preserve">It allows the possibility of interpreting </w:t>
      </w:r>
      <w:r w:rsidR="00D121B4" w:rsidRPr="00794FE9">
        <w:rPr>
          <w:sz w:val="20"/>
          <w:szCs w:val="20"/>
        </w:rPr>
        <w:t>PUCCH resource indication</w:t>
      </w:r>
      <w:r w:rsidRPr="00794FE9">
        <w:rPr>
          <w:sz w:val="20"/>
          <w:szCs w:val="20"/>
        </w:rPr>
        <w:t xml:space="preserve"> differently for URLLC and eMBB.</w:t>
      </w:r>
    </w:p>
    <w:p w14:paraId="6221D95B" w14:textId="45049003" w:rsidR="00637DE7" w:rsidRPr="00794FE9" w:rsidRDefault="00D121B4" w:rsidP="00794FE9">
      <w:pPr>
        <w:pStyle w:val="ListParagraph"/>
        <w:numPr>
          <w:ilvl w:val="0"/>
          <w:numId w:val="19"/>
        </w:numPr>
        <w:spacing w:after="240"/>
        <w:rPr>
          <w:sz w:val="20"/>
          <w:szCs w:val="20"/>
        </w:rPr>
      </w:pPr>
      <w:r w:rsidRPr="00794FE9">
        <w:rPr>
          <w:sz w:val="20"/>
          <w:szCs w:val="20"/>
        </w:rPr>
        <w:t>It allows the possibility of having e.g. different power control parameters for the two types of PUCCHs to achieve different reliability.</w:t>
      </w:r>
    </w:p>
    <w:p w14:paraId="3C7B5264" w14:textId="69EC268E" w:rsidR="008140DB" w:rsidRPr="008140DB" w:rsidRDefault="008140DB" w:rsidP="00511CC4">
      <w:r w:rsidRPr="004A2760">
        <w:t>F</w:t>
      </w:r>
      <w:r>
        <w:t xml:space="preserve">rom specification point of view, the explicit signalling does not have to say the PDSCH carries URLLC traffic. It </w:t>
      </w:r>
      <w:r w:rsidR="00187CF6">
        <w:t xml:space="preserve">simply </w:t>
      </w:r>
      <w:r>
        <w:t xml:space="preserve">indicates a special type of traffic that would map to a set of </w:t>
      </w:r>
      <w:r w:rsidR="00187CF6">
        <w:t>clearly</w:t>
      </w:r>
      <w:r>
        <w:t xml:space="preserve">-defined behaviours for providing HARQ-ACK feedback. </w:t>
      </w:r>
      <w:r w:rsidR="00A20274">
        <w:t>To make it easier for reference, we will call this kind of HARQ-ACK feedback as</w:t>
      </w:r>
      <w:r>
        <w:t xml:space="preserve"> </w:t>
      </w:r>
      <w:r w:rsidRPr="002D6B02">
        <w:rPr>
          <w:b/>
        </w:rPr>
        <w:t>“</w:t>
      </w:r>
      <w:r w:rsidR="00124F31" w:rsidRPr="00124F31">
        <w:rPr>
          <w:b/>
        </w:rPr>
        <w:t>Type</w:t>
      </w:r>
      <w:r w:rsidR="00463F14">
        <w:rPr>
          <w:b/>
        </w:rPr>
        <w:t>-</w:t>
      </w:r>
      <w:r w:rsidR="00463F14" w:rsidRPr="00463F14">
        <w:rPr>
          <w:b/>
        </w:rPr>
        <w:t>A</w:t>
      </w:r>
      <w:r w:rsidRPr="002D6B02">
        <w:rPr>
          <w:b/>
        </w:rPr>
        <w:t>”</w:t>
      </w:r>
      <w:r w:rsidR="00A20274" w:rsidRPr="002D6B02">
        <w:rPr>
          <w:b/>
        </w:rPr>
        <w:t xml:space="preserve"> HARQ-ACK</w:t>
      </w:r>
      <w:r w:rsidR="00A039C3">
        <w:t xml:space="preserve"> in the following discussion</w:t>
      </w:r>
      <w:r>
        <w:t>.</w:t>
      </w:r>
    </w:p>
    <w:p w14:paraId="5E1F47C2" w14:textId="5E798F7A" w:rsidR="00511CC4" w:rsidRPr="00FF4698" w:rsidRDefault="00486DB9" w:rsidP="00511CC4">
      <w:pPr>
        <w:rPr>
          <w:b/>
        </w:rPr>
      </w:pPr>
      <w:r w:rsidRPr="00FF4698">
        <w:rPr>
          <w:b/>
        </w:rPr>
        <w:t xml:space="preserve">Proposal </w:t>
      </w:r>
      <w:r w:rsidR="00B169B6">
        <w:rPr>
          <w:b/>
        </w:rPr>
        <w:t>2</w:t>
      </w:r>
      <w:r w:rsidRPr="00FF4698">
        <w:rPr>
          <w:b/>
        </w:rPr>
        <w:t xml:space="preserve">: Introduce a </w:t>
      </w:r>
      <w:r w:rsidR="00C05F5E" w:rsidRPr="00FF4698">
        <w:rPr>
          <w:b/>
        </w:rPr>
        <w:t xml:space="preserve">1-bit </w:t>
      </w:r>
      <w:r w:rsidR="005C3893" w:rsidRPr="00FF4698">
        <w:rPr>
          <w:b/>
        </w:rPr>
        <w:t xml:space="preserve">configurable field </w:t>
      </w:r>
      <w:r w:rsidRPr="00FF4698">
        <w:rPr>
          <w:b/>
        </w:rPr>
        <w:t>in D</w:t>
      </w:r>
      <w:r w:rsidR="005C3893" w:rsidRPr="00FF4698">
        <w:rPr>
          <w:b/>
        </w:rPr>
        <w:t>CI format 1_1 (and the new compact DCI if introduced)</w:t>
      </w:r>
      <w:r w:rsidRPr="00FF4698">
        <w:rPr>
          <w:b/>
        </w:rPr>
        <w:t xml:space="preserve"> to indicate whether the corresponding HARQ-ACK should follow a separate feedback procedure</w:t>
      </w:r>
      <w:r w:rsidR="00124F31">
        <w:rPr>
          <w:b/>
        </w:rPr>
        <w:t xml:space="preserve"> (“</w:t>
      </w:r>
      <w:r w:rsidR="00463F14">
        <w:rPr>
          <w:b/>
        </w:rPr>
        <w:t>Type-A</w:t>
      </w:r>
      <w:r w:rsidR="00124F31">
        <w:rPr>
          <w:b/>
        </w:rPr>
        <w:t>” HARQ-ACK)</w:t>
      </w:r>
      <w:r w:rsidRPr="00FF4698">
        <w:rPr>
          <w:b/>
        </w:rPr>
        <w:t>. Detailed feedback procedure FFS.</w:t>
      </w:r>
    </w:p>
    <w:p w14:paraId="5E056CDC" w14:textId="32F985FB" w:rsidR="00FF4698" w:rsidRDefault="00273961" w:rsidP="00511CC4">
      <w:r>
        <w:t xml:space="preserve">If we have </w:t>
      </w:r>
      <w:r w:rsidR="00903EEF">
        <w:t xml:space="preserve">a </w:t>
      </w:r>
      <w:r>
        <w:t xml:space="preserve">separate </w:t>
      </w:r>
      <w:r w:rsidR="00903EEF">
        <w:t xml:space="preserve">codebook for </w:t>
      </w:r>
      <w:r w:rsidR="002A41CA">
        <w:t>Type</w:t>
      </w:r>
      <w:r w:rsidR="00463F14">
        <w:t>-A</w:t>
      </w:r>
      <w:r w:rsidR="002A41CA">
        <w:t xml:space="preserve"> HARQ-ACK </w:t>
      </w:r>
      <w:r w:rsidR="00903EEF">
        <w:t>and use separate PUCCH to carry it</w:t>
      </w:r>
      <w:r w:rsidR="00FF4698">
        <w:t>, further aspects that need to be considered include:</w:t>
      </w:r>
    </w:p>
    <w:p w14:paraId="4AC324FE" w14:textId="2995B059" w:rsidR="005C3893" w:rsidRPr="002D02B3" w:rsidRDefault="00FF4698" w:rsidP="00FF4698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2D02B3">
        <w:rPr>
          <w:sz w:val="20"/>
          <w:szCs w:val="20"/>
        </w:rPr>
        <w:t xml:space="preserve">what can be further multiplexed on the PUCCH carrying </w:t>
      </w:r>
      <w:r w:rsidR="00124F31">
        <w:rPr>
          <w:sz w:val="20"/>
          <w:szCs w:val="20"/>
        </w:rPr>
        <w:t>Type</w:t>
      </w:r>
      <w:r w:rsidR="00463F14">
        <w:rPr>
          <w:sz w:val="20"/>
          <w:szCs w:val="20"/>
        </w:rPr>
        <w:t>-A</w:t>
      </w:r>
      <w:r w:rsidR="00124F31" w:rsidRPr="002D02B3">
        <w:rPr>
          <w:sz w:val="20"/>
          <w:szCs w:val="20"/>
        </w:rPr>
        <w:t xml:space="preserve"> </w:t>
      </w:r>
      <w:r w:rsidRPr="002D02B3">
        <w:rPr>
          <w:sz w:val="20"/>
          <w:szCs w:val="20"/>
        </w:rPr>
        <w:t>HARQ-ACK</w:t>
      </w:r>
    </w:p>
    <w:p w14:paraId="765DA55F" w14:textId="503F3D88" w:rsidR="00FF4698" w:rsidRPr="002D02B3" w:rsidRDefault="002D02B3" w:rsidP="002D02B3">
      <w:pPr>
        <w:pStyle w:val="ListParagraph"/>
        <w:numPr>
          <w:ilvl w:val="0"/>
          <w:numId w:val="20"/>
        </w:numPr>
        <w:spacing w:after="240"/>
        <w:rPr>
          <w:sz w:val="20"/>
          <w:szCs w:val="20"/>
        </w:rPr>
      </w:pPr>
      <w:r w:rsidRPr="002D02B3">
        <w:rPr>
          <w:sz w:val="20"/>
          <w:szCs w:val="20"/>
        </w:rPr>
        <w:t>how to handle the cases when this PUCCH overlaps with other PUCCH/PUSCH</w:t>
      </w:r>
    </w:p>
    <w:p w14:paraId="252871CF" w14:textId="3D1DD3B8" w:rsidR="002D02B3" w:rsidRDefault="0057719A" w:rsidP="002D02B3">
      <w:r>
        <w:t xml:space="preserve">On the first question, </w:t>
      </w:r>
      <w:r w:rsidR="006D026D">
        <w:t xml:space="preserve">it would make sense to at least allow </w:t>
      </w:r>
      <w:r w:rsidR="00B70C7C">
        <w:t xml:space="preserve">URLLC SR to be multiplexed together with </w:t>
      </w:r>
      <w:r w:rsidR="00463F14">
        <w:t>Type-A</w:t>
      </w:r>
      <w:r w:rsidR="002A41CA">
        <w:t xml:space="preserve"> </w:t>
      </w:r>
      <w:r w:rsidR="00B70C7C">
        <w:t>HARQ-ACK on PUCCH, because (1) URLLC SR also has low latency requirement; (2) SR is a single bit, and existing multiplexing mechanism can be reused without affecting reliability much</w:t>
      </w:r>
      <w:r w:rsidR="00E179A6">
        <w:t>.</w:t>
      </w:r>
      <w:r w:rsidR="007325D8">
        <w:t xml:space="preserve"> </w:t>
      </w:r>
      <w:r w:rsidR="00187CF6">
        <w:t xml:space="preserve">Similarly, we call </w:t>
      </w:r>
      <w:r w:rsidR="003D59B1">
        <w:t>the SR that is allowed to be multiplexed with Type</w:t>
      </w:r>
      <w:r w:rsidR="00D617A1">
        <w:t>-A</w:t>
      </w:r>
      <w:r w:rsidR="003D59B1">
        <w:t xml:space="preserve"> HARQ-ACK as </w:t>
      </w:r>
      <w:r w:rsidR="00D617A1">
        <w:rPr>
          <w:b/>
        </w:rPr>
        <w:t>Type-A</w:t>
      </w:r>
      <w:r w:rsidR="003D59B1" w:rsidRPr="002D6B02">
        <w:rPr>
          <w:b/>
        </w:rPr>
        <w:t xml:space="preserve"> SR</w:t>
      </w:r>
      <w:r w:rsidR="003D59B1">
        <w:t xml:space="preserve">. </w:t>
      </w:r>
      <w:r w:rsidR="009675BF">
        <w:t xml:space="preserve">What is lacking is </w:t>
      </w:r>
      <w:r w:rsidR="00B444C9">
        <w:t>a mechanism to determine what should be</w:t>
      </w:r>
      <w:r w:rsidR="009675BF">
        <w:t xml:space="preserve"> considered as </w:t>
      </w:r>
      <w:r w:rsidR="00D617A1">
        <w:t>Type-A</w:t>
      </w:r>
      <w:r w:rsidR="00B63F16">
        <w:t xml:space="preserve"> SR. </w:t>
      </w:r>
      <w:r w:rsidR="004D08AC">
        <w:t xml:space="preserve">RRC configuration could be one </w:t>
      </w:r>
      <w:r w:rsidR="00A61F8C">
        <w:t xml:space="preserve">approach. </w:t>
      </w:r>
      <w:r w:rsidR="00B63F16">
        <w:t>A</w:t>
      </w:r>
      <w:r w:rsidR="00A61F8C">
        <w:t>nother</w:t>
      </w:r>
      <w:r w:rsidR="00B63F16">
        <w:t xml:space="preserve"> reasonable approach </w:t>
      </w:r>
      <w:r w:rsidR="00A61F8C">
        <w:t xml:space="preserve">without introducing new higher layer signalling </w:t>
      </w:r>
      <w:r w:rsidR="00B63F16">
        <w:t>would be to determine implicitly based on SR periodicity</w:t>
      </w:r>
      <w:r w:rsidR="0016690E">
        <w:t xml:space="preserve"> and/or duration</w:t>
      </w:r>
      <w:r w:rsidR="00B63F16">
        <w:t>.</w:t>
      </w:r>
      <w:r w:rsidR="0016690E">
        <w:t xml:space="preserve"> </w:t>
      </w:r>
      <w:r w:rsidR="000B298F">
        <w:t xml:space="preserve">For example, </w:t>
      </w:r>
      <w:r w:rsidR="006F0BD2">
        <w:t xml:space="preserve">a SR configuration </w:t>
      </w:r>
      <w:r w:rsidR="00272A1D">
        <w:t xml:space="preserve">may be </w:t>
      </w:r>
      <w:r w:rsidR="006F0BD2">
        <w:t xml:space="preserve">assumed to </w:t>
      </w:r>
      <w:r w:rsidR="00BF64B7">
        <w:t>have</w:t>
      </w:r>
      <w:r w:rsidR="006F0BD2">
        <w:t xml:space="preserve"> low latency requirement</w:t>
      </w:r>
      <w:r w:rsidR="003F44C3">
        <w:t xml:space="preserve"> if the periodicity is less than a slot. </w:t>
      </w:r>
      <w:r w:rsidR="00272A1D">
        <w:t xml:space="preserve">Duration could also be part of </w:t>
      </w:r>
      <w:r w:rsidR="009E2FD0">
        <w:t xml:space="preserve">the </w:t>
      </w:r>
      <w:r w:rsidR="00272A1D">
        <w:t xml:space="preserve">consideration </w:t>
      </w:r>
      <w:r w:rsidR="00BF64B7">
        <w:t xml:space="preserve">because </w:t>
      </w:r>
      <w:r w:rsidR="0091521B">
        <w:t xml:space="preserve">if SR </w:t>
      </w:r>
      <w:r w:rsidR="009E2FD0">
        <w:t xml:space="preserve">duration </w:t>
      </w:r>
      <w:r w:rsidR="0091521B">
        <w:t xml:space="preserve">is too long, </w:t>
      </w:r>
      <w:r w:rsidR="009E2FD0">
        <w:t xml:space="preserve">multiplexing it with HARQ-ACK may introduce </w:t>
      </w:r>
      <w:r w:rsidR="000C348F">
        <w:t>additional</w:t>
      </w:r>
      <w:r w:rsidR="009E2FD0">
        <w:t xml:space="preserve"> delay</w:t>
      </w:r>
      <w:r w:rsidR="003D59B1">
        <w:t xml:space="preserve"> for HARQ-ACK</w:t>
      </w:r>
      <w:r w:rsidR="009E2FD0">
        <w:t>.</w:t>
      </w:r>
    </w:p>
    <w:p w14:paraId="682806E6" w14:textId="543AD391" w:rsidR="00E179A6" w:rsidRDefault="00E179A6" w:rsidP="002D02B3">
      <w:r>
        <w:t xml:space="preserve">On whether </w:t>
      </w:r>
      <w:r w:rsidR="004A6FC7">
        <w:t xml:space="preserve">other </w:t>
      </w:r>
      <w:r>
        <w:t>HARQ-ACK</w:t>
      </w:r>
      <w:r w:rsidR="004A6FC7">
        <w:t xml:space="preserve"> (e.g. for eMBB traffic)</w:t>
      </w:r>
      <w:r>
        <w:t xml:space="preserve"> and CSI </w:t>
      </w:r>
      <w:r w:rsidR="007F2E8D">
        <w:t xml:space="preserve">can also be multiplexed with </w:t>
      </w:r>
      <w:r w:rsidR="003D59B1">
        <w:t>Type</w:t>
      </w:r>
      <w:r w:rsidR="00D617A1">
        <w:t>-A</w:t>
      </w:r>
      <w:r w:rsidR="007F2E8D">
        <w:t xml:space="preserve"> HARQ-ACK, we should at least support an operation where such multiplexing is not performed. This is to ensure that the reliability is not </w:t>
      </w:r>
      <w:r w:rsidR="007F2E8D">
        <w:lastRenderedPageBreak/>
        <w:t xml:space="preserve">degraded due to larger payload size. </w:t>
      </w:r>
      <w:r w:rsidR="00380120">
        <w:t xml:space="preserve">Then it can be further discussed whether to allow </w:t>
      </w:r>
      <w:r w:rsidR="00AB6F48">
        <w:t>the</w:t>
      </w:r>
      <w:r w:rsidR="00380120">
        <w:t xml:space="preserve"> multiplexing </w:t>
      </w:r>
      <w:r w:rsidR="00AB6F48">
        <w:t xml:space="preserve">of </w:t>
      </w:r>
      <w:r w:rsidR="004A6FC7">
        <w:t xml:space="preserve">other </w:t>
      </w:r>
      <w:r w:rsidR="00380120">
        <w:t>HARQ-ACK and/or CSI</w:t>
      </w:r>
      <w:r w:rsidR="00AB6F48">
        <w:t xml:space="preserve"> with </w:t>
      </w:r>
      <w:r w:rsidR="00D617A1">
        <w:t>Type-A</w:t>
      </w:r>
      <w:r w:rsidR="00AB6F48">
        <w:t xml:space="preserve"> HARQ-ACK</w:t>
      </w:r>
      <w:r w:rsidR="004A6FC7">
        <w:t>/SR</w:t>
      </w:r>
      <w:r w:rsidR="006A6DB1">
        <w:t xml:space="preserve"> by configuration</w:t>
      </w:r>
      <w:r w:rsidR="00AB6F48">
        <w:t xml:space="preserve">, </w:t>
      </w:r>
      <w:r w:rsidR="006A6DB1">
        <w:t>and possibly together with other criterion such as</w:t>
      </w:r>
      <w:r w:rsidR="00AB6F48">
        <w:t xml:space="preserve"> the payload size</w:t>
      </w:r>
      <w:r w:rsidR="00380120">
        <w:t>.</w:t>
      </w:r>
    </w:p>
    <w:p w14:paraId="666780C8" w14:textId="3B1A87C6" w:rsidR="004D08AC" w:rsidRDefault="00D14430" w:rsidP="002D02B3">
      <w:pPr>
        <w:rPr>
          <w:b/>
        </w:rPr>
      </w:pPr>
      <w:r w:rsidRPr="00CE39A3">
        <w:rPr>
          <w:b/>
        </w:rPr>
        <w:t xml:space="preserve">Proposal </w:t>
      </w:r>
      <w:r w:rsidR="00B169B6">
        <w:rPr>
          <w:b/>
        </w:rPr>
        <w:t>3</w:t>
      </w:r>
      <w:r w:rsidRPr="00CE39A3">
        <w:rPr>
          <w:b/>
        </w:rPr>
        <w:t xml:space="preserve">: </w:t>
      </w:r>
      <w:r w:rsidR="004A6FC7">
        <w:rPr>
          <w:b/>
        </w:rPr>
        <w:t>Type</w:t>
      </w:r>
      <w:r w:rsidR="00D617A1">
        <w:rPr>
          <w:b/>
        </w:rPr>
        <w:t>-A</w:t>
      </w:r>
      <w:r w:rsidRPr="00CE39A3">
        <w:rPr>
          <w:b/>
        </w:rPr>
        <w:t xml:space="preserve"> SR can be multiplexed with </w:t>
      </w:r>
      <w:r w:rsidR="004A6FC7">
        <w:rPr>
          <w:b/>
        </w:rPr>
        <w:t>Type</w:t>
      </w:r>
      <w:r w:rsidR="00D617A1">
        <w:rPr>
          <w:b/>
        </w:rPr>
        <w:t>-A</w:t>
      </w:r>
      <w:r w:rsidRPr="00CE39A3">
        <w:rPr>
          <w:b/>
        </w:rPr>
        <w:t xml:space="preserve"> HARQ-ACK on </w:t>
      </w:r>
      <w:r w:rsidR="004D08AC">
        <w:rPr>
          <w:b/>
        </w:rPr>
        <w:t>a</w:t>
      </w:r>
      <w:r w:rsidRPr="00CE39A3">
        <w:rPr>
          <w:b/>
        </w:rPr>
        <w:t xml:space="preserve"> PUCCH.</w:t>
      </w:r>
    </w:p>
    <w:p w14:paraId="06559B57" w14:textId="745DC82E" w:rsidR="004D08AC" w:rsidRPr="002D6B02" w:rsidRDefault="004D08AC" w:rsidP="002D6B02">
      <w:pPr>
        <w:pStyle w:val="ListParagraph"/>
        <w:numPr>
          <w:ilvl w:val="0"/>
          <w:numId w:val="21"/>
        </w:numPr>
        <w:rPr>
          <w:b/>
          <w:sz w:val="20"/>
          <w:szCs w:val="20"/>
        </w:rPr>
      </w:pPr>
      <w:r w:rsidRPr="002D6B02">
        <w:rPr>
          <w:b/>
          <w:sz w:val="20"/>
          <w:szCs w:val="20"/>
        </w:rPr>
        <w:t>FFS how to determine if a SR</w:t>
      </w:r>
      <w:r w:rsidR="00D617A1" w:rsidRPr="002D6B02">
        <w:rPr>
          <w:b/>
          <w:sz w:val="20"/>
          <w:szCs w:val="20"/>
        </w:rPr>
        <w:t xml:space="preserve"> configuration belongs to Type</w:t>
      </w:r>
      <w:r w:rsidR="00D617A1">
        <w:rPr>
          <w:b/>
          <w:sz w:val="20"/>
          <w:szCs w:val="20"/>
        </w:rPr>
        <w:t>-A</w:t>
      </w:r>
      <w:r w:rsidR="00A61F8C" w:rsidRPr="002D6B02">
        <w:rPr>
          <w:b/>
          <w:sz w:val="20"/>
          <w:szCs w:val="20"/>
        </w:rPr>
        <w:t xml:space="preserve"> (implicit or explicit)</w:t>
      </w:r>
    </w:p>
    <w:p w14:paraId="25C7FA87" w14:textId="569A53AD" w:rsidR="002D02B3" w:rsidRPr="002D6B02" w:rsidRDefault="00CE39A3" w:rsidP="002D6B02">
      <w:pPr>
        <w:pStyle w:val="ListParagraph"/>
        <w:numPr>
          <w:ilvl w:val="0"/>
          <w:numId w:val="21"/>
        </w:numPr>
        <w:spacing w:after="240"/>
        <w:rPr>
          <w:b/>
          <w:sz w:val="20"/>
          <w:szCs w:val="20"/>
        </w:rPr>
      </w:pPr>
      <w:r w:rsidRPr="002D6B02">
        <w:rPr>
          <w:b/>
          <w:sz w:val="20"/>
          <w:szCs w:val="20"/>
        </w:rPr>
        <w:t xml:space="preserve">FFS whether other UCI </w:t>
      </w:r>
      <w:r w:rsidR="00263E2D" w:rsidRPr="002D6B02">
        <w:rPr>
          <w:b/>
          <w:sz w:val="20"/>
          <w:szCs w:val="20"/>
        </w:rPr>
        <w:t xml:space="preserve">may be configured to </w:t>
      </w:r>
      <w:r w:rsidRPr="002D6B02">
        <w:rPr>
          <w:b/>
          <w:sz w:val="20"/>
          <w:szCs w:val="20"/>
        </w:rPr>
        <w:t xml:space="preserve">be multiplexed with </w:t>
      </w:r>
      <w:r w:rsidR="00263E2D" w:rsidRPr="002D6B02">
        <w:rPr>
          <w:b/>
          <w:sz w:val="20"/>
          <w:szCs w:val="20"/>
        </w:rPr>
        <w:t>Type</w:t>
      </w:r>
      <w:r w:rsidR="00D617A1">
        <w:rPr>
          <w:b/>
          <w:sz w:val="20"/>
          <w:szCs w:val="20"/>
        </w:rPr>
        <w:t>-A</w:t>
      </w:r>
      <w:r w:rsidRPr="002D6B02">
        <w:rPr>
          <w:b/>
          <w:sz w:val="20"/>
          <w:szCs w:val="20"/>
        </w:rPr>
        <w:t xml:space="preserve"> HARQ-ACK</w:t>
      </w:r>
      <w:r w:rsidR="004D08AC" w:rsidRPr="002D6B02">
        <w:rPr>
          <w:b/>
          <w:sz w:val="20"/>
          <w:szCs w:val="20"/>
        </w:rPr>
        <w:t xml:space="preserve"> on a PUCCH</w:t>
      </w:r>
      <w:r w:rsidRPr="002D6B02">
        <w:rPr>
          <w:b/>
          <w:sz w:val="20"/>
          <w:szCs w:val="20"/>
        </w:rPr>
        <w:t>.</w:t>
      </w:r>
    </w:p>
    <w:p w14:paraId="34C6B0C7" w14:textId="66FB3937" w:rsidR="00EA5851" w:rsidRDefault="00386AED" w:rsidP="002D02B3">
      <w:r>
        <w:t xml:space="preserve">In terms of the handling of </w:t>
      </w:r>
      <w:r w:rsidR="00D1031D">
        <w:t xml:space="preserve">multiplexing/prioritization in case of </w:t>
      </w:r>
      <w:r w:rsidR="00EA5851" w:rsidRPr="002D6B02">
        <w:t>multiple PUCCH(s)/PUSCH(s)</w:t>
      </w:r>
      <w:r>
        <w:t xml:space="preserve"> overlap</w:t>
      </w:r>
      <w:r w:rsidR="00D1031D">
        <w:t>ping</w:t>
      </w:r>
      <w:r>
        <w:t xml:space="preserve"> in time, the first </w:t>
      </w:r>
      <w:r w:rsidR="00D1031D">
        <w:t xml:space="preserve">question to answer is whether the UE could support parallel transmissions of multiple channels. </w:t>
      </w:r>
      <w:r w:rsidR="00316BEA">
        <w:t>I</w:t>
      </w:r>
      <w:r w:rsidR="00D1031D">
        <w:t>n Rel-15</w:t>
      </w:r>
      <w:r w:rsidR="00316BEA">
        <w:t xml:space="preserve">, it was decided not to support parallel transmission. A decision would also need to be made for Rel-16 before </w:t>
      </w:r>
      <w:r w:rsidR="007F5094">
        <w:t>discussing</w:t>
      </w:r>
      <w:r w:rsidR="00316BEA">
        <w:t xml:space="preserve"> how to handle multiplexing/prioritization.</w:t>
      </w:r>
    </w:p>
    <w:p w14:paraId="4ECEE266" w14:textId="1259A484" w:rsidR="007F5094" w:rsidRPr="002D6B02" w:rsidRDefault="007F5094" w:rsidP="002D02B3">
      <w:pPr>
        <w:rPr>
          <w:b/>
        </w:rPr>
      </w:pPr>
      <w:r w:rsidRPr="002D6B02">
        <w:rPr>
          <w:b/>
        </w:rPr>
        <w:t>Observation: it needs to be decided whether a UE can support parallel transmissions of multiple channels in Rel-16.</w:t>
      </w:r>
    </w:p>
    <w:p w14:paraId="4A5F8AAC" w14:textId="6EE1C97A" w:rsidR="007F5094" w:rsidRPr="002D6B02" w:rsidRDefault="007F5094" w:rsidP="002D02B3">
      <w:r>
        <w:t>The following discussion assumes that the UE does not support parallel transmissions of multiple channels.</w:t>
      </w:r>
    </w:p>
    <w:p w14:paraId="4EBE6657" w14:textId="299F921A" w:rsidR="00043BF0" w:rsidRDefault="00B92B2F" w:rsidP="002D02B3">
      <w:r>
        <w:t xml:space="preserve">Regarding the overlapping of </w:t>
      </w:r>
      <w:r w:rsidR="00A15506">
        <w:t xml:space="preserve">this </w:t>
      </w:r>
      <w:r>
        <w:t>PUCCH</w:t>
      </w:r>
      <w:r w:rsidR="00A15506">
        <w:t xml:space="preserve"> carrying </w:t>
      </w:r>
      <w:r w:rsidR="00F44809">
        <w:t>Typ</w:t>
      </w:r>
      <w:r w:rsidR="00B51E4C">
        <w:t>e-A</w:t>
      </w:r>
      <w:r w:rsidR="00A15506">
        <w:t xml:space="preserve"> HARQ-ACK and other PUCCH</w:t>
      </w:r>
      <w:r>
        <w:t>s</w:t>
      </w:r>
      <w:r w:rsidR="00F44809">
        <w:t xml:space="preserve"> (which can carry regular HARQ-ACK regular SR, CSI)</w:t>
      </w:r>
      <w:r w:rsidR="00F63981">
        <w:t>, it is obvious that it should have higher priority than other PUCCHs</w:t>
      </w:r>
      <w:r w:rsidR="00A75335">
        <w:t xml:space="preserve">. </w:t>
      </w:r>
      <w:r w:rsidR="00913BD2">
        <w:t>P</w:t>
      </w:r>
      <w:r w:rsidR="00A74D99">
        <w:t>rioritization</w:t>
      </w:r>
      <w:r w:rsidR="00913BD2">
        <w:t xml:space="preserve"> behaviour can be defined as one of the following</w:t>
      </w:r>
      <w:r w:rsidR="00A74D99">
        <w:t>:</w:t>
      </w:r>
    </w:p>
    <w:p w14:paraId="55903139" w14:textId="77777777" w:rsidR="00A74D99" w:rsidRPr="002D6B02" w:rsidRDefault="00043BF0" w:rsidP="002D6B02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2D6B02">
        <w:rPr>
          <w:sz w:val="20"/>
          <w:szCs w:val="20"/>
        </w:rPr>
        <w:t>The lower priority PUCCH is punctured by the higher priority PUCCH.</w:t>
      </w:r>
    </w:p>
    <w:p w14:paraId="4FDC15E0" w14:textId="15F397DB" w:rsidR="00B51E4C" w:rsidRPr="002D6B02" w:rsidRDefault="00CC41D4" w:rsidP="002D6B02">
      <w:pPr>
        <w:pStyle w:val="ListParagraph"/>
        <w:numPr>
          <w:ilvl w:val="0"/>
          <w:numId w:val="23"/>
        </w:numPr>
        <w:spacing w:after="240"/>
        <w:rPr>
          <w:sz w:val="20"/>
          <w:szCs w:val="20"/>
        </w:rPr>
      </w:pPr>
      <w:r w:rsidRPr="002D6B02">
        <w:rPr>
          <w:sz w:val="20"/>
          <w:szCs w:val="20"/>
        </w:rPr>
        <w:t>The lower priority PUCCH is stopped when the higher priority PUCCH starts, and it does not resume afterwards.</w:t>
      </w:r>
    </w:p>
    <w:p w14:paraId="51A1B302" w14:textId="171C930C" w:rsidR="00017487" w:rsidRPr="00F12DF3" w:rsidRDefault="00B169B6" w:rsidP="00017487">
      <w:pPr>
        <w:rPr>
          <w:b/>
        </w:rPr>
      </w:pPr>
      <w:r>
        <w:rPr>
          <w:b/>
        </w:rPr>
        <w:t>Proposal 4</w:t>
      </w:r>
      <w:r w:rsidR="00017487" w:rsidRPr="00F12DF3">
        <w:rPr>
          <w:b/>
        </w:rPr>
        <w:t xml:space="preserve">: PUCCH carrying </w:t>
      </w:r>
      <w:r w:rsidR="00017487">
        <w:rPr>
          <w:b/>
        </w:rPr>
        <w:t>Type-A</w:t>
      </w:r>
      <w:r w:rsidR="00017487" w:rsidRPr="00F12DF3">
        <w:rPr>
          <w:b/>
        </w:rPr>
        <w:t xml:space="preserve"> HARQ-ACK/SR has higher priority than other </w:t>
      </w:r>
      <w:r w:rsidR="00017487">
        <w:rPr>
          <w:b/>
        </w:rPr>
        <w:t xml:space="preserve">regular </w:t>
      </w:r>
      <w:r w:rsidR="00017487" w:rsidRPr="00F12DF3">
        <w:rPr>
          <w:b/>
        </w:rPr>
        <w:t>PUCCH.</w:t>
      </w:r>
      <w:r w:rsidR="00D16BCA">
        <w:rPr>
          <w:b/>
        </w:rPr>
        <w:t xml:space="preserve"> FFS the exact handling of the lower priority channel.</w:t>
      </w:r>
    </w:p>
    <w:p w14:paraId="3E2AA287" w14:textId="77777777" w:rsidR="00545B99" w:rsidRDefault="005F49B5" w:rsidP="002D02B3">
      <w:r>
        <w:t>If this PUCCH overlaps with PUSCH</w:t>
      </w:r>
      <w:r w:rsidR="00BE432E">
        <w:t xml:space="preserve">, the question is whether </w:t>
      </w:r>
      <w:r w:rsidR="009A52F2">
        <w:t>to</w:t>
      </w:r>
      <w:r w:rsidR="003E531B">
        <w:t xml:space="preserve"> multiplex</w:t>
      </w:r>
      <w:r w:rsidR="00EA5851">
        <w:t xml:space="preserve"> Type-A HARQ-ACK/SR on</w:t>
      </w:r>
      <w:r w:rsidR="003E531B">
        <w:t xml:space="preserve"> PUSCH</w:t>
      </w:r>
      <w:r w:rsidR="00EA5851">
        <w:t>, or to prioritize one channel over the other</w:t>
      </w:r>
      <w:r w:rsidR="00545B99">
        <w:t>.</w:t>
      </w:r>
    </w:p>
    <w:p w14:paraId="107B58B9" w14:textId="32C81E21" w:rsidR="00B64F7E" w:rsidRDefault="00D4416E" w:rsidP="002D02B3">
      <w:r>
        <w:t xml:space="preserve">For eMBB PUSCH </w:t>
      </w:r>
      <w:r w:rsidR="00B93225">
        <w:t>(</w:t>
      </w:r>
      <w:r>
        <w:t xml:space="preserve">typically </w:t>
      </w:r>
      <w:r w:rsidR="00B93225">
        <w:t>with</w:t>
      </w:r>
      <w:r>
        <w:t xml:space="preserve"> a long duration</w:t>
      </w:r>
      <w:r w:rsidR="00B93225">
        <w:t>)</w:t>
      </w:r>
      <w:r>
        <w:t>, if we multiplex HARQ-AC/SR on the PUSCH, it may cause additional delay</w:t>
      </w:r>
      <w:r w:rsidR="00B93225">
        <w:t xml:space="preserve">, which is not desirable for </w:t>
      </w:r>
      <w:r w:rsidR="00B62659">
        <w:t xml:space="preserve">Type-A HARQ-ACK/SR. So it would be better not to allow </w:t>
      </w:r>
      <w:r w:rsidR="00F825BA">
        <w:t xml:space="preserve">the multiplexing of Type-A HARQ-ACK/SR on PUSCH, at least when the PUSCH ends much later than PUCCH. </w:t>
      </w:r>
      <w:r w:rsidR="00646D57">
        <w:t>Further, PUCCH should ideally take higher priority than eMBB PUSCH</w:t>
      </w:r>
      <w:r w:rsidR="00727534">
        <w:t xml:space="preserve">. On the other hand, for </w:t>
      </w:r>
      <w:r w:rsidR="000A19B0">
        <w:t xml:space="preserve">URLLC PUSCH, it </w:t>
      </w:r>
      <w:r w:rsidR="00C12C21">
        <w:t>would be</w:t>
      </w:r>
      <w:r w:rsidR="000A19B0">
        <w:t xml:space="preserve"> desirable to </w:t>
      </w:r>
      <w:r w:rsidR="00C12C21">
        <w:t xml:space="preserve">transmit </w:t>
      </w:r>
      <w:r w:rsidR="007C1A46">
        <w:t>the PUSCH. At the same time, it makes sense to allow the multiplexing of Type-A HARQ-ACK/SR on PUSCH</w:t>
      </w:r>
      <w:r w:rsidR="00BE675B">
        <w:t>, to</w:t>
      </w:r>
      <w:r w:rsidR="00BE675B" w:rsidRPr="00BE675B">
        <w:t xml:space="preserve"> </w:t>
      </w:r>
      <w:r w:rsidR="00BE675B">
        <w:t>avoid dropping Type-A HARQ-ACK/SR.</w:t>
      </w:r>
      <w:r w:rsidR="00545B99">
        <w:t xml:space="preserve"> </w:t>
      </w:r>
      <w:r w:rsidR="00BE675B">
        <w:t xml:space="preserve">However, to support such kind of behaviour, </w:t>
      </w:r>
      <w:r w:rsidR="00A10B2E">
        <w:t xml:space="preserve">we would need to </w:t>
      </w:r>
      <w:r w:rsidR="0014233F">
        <w:t>identify URLLC PUSCH</w:t>
      </w:r>
      <w:r w:rsidR="00A10B2E">
        <w:t xml:space="preserve"> vs</w:t>
      </w:r>
      <w:r w:rsidR="00156B35">
        <w:t>.</w:t>
      </w:r>
      <w:r w:rsidR="00A10B2E">
        <w:t xml:space="preserve"> regular PUSCH</w:t>
      </w:r>
      <w:r w:rsidR="0014233F">
        <w:t xml:space="preserve">. </w:t>
      </w:r>
      <w:r w:rsidR="00217B96">
        <w:t xml:space="preserve">Dynamic signalling in UL </w:t>
      </w:r>
      <w:r w:rsidR="00DA3684">
        <w:t xml:space="preserve">grant </w:t>
      </w:r>
      <w:r w:rsidR="00217B96">
        <w:t>would be one way to identify.</w:t>
      </w:r>
    </w:p>
    <w:p w14:paraId="39F5E4DA" w14:textId="10F95729" w:rsidR="00CE39A3" w:rsidRDefault="00CC75E3" w:rsidP="002D02B3">
      <w:r>
        <w:t xml:space="preserve">Alternatively, </w:t>
      </w:r>
      <w:r w:rsidR="00B64F7E">
        <w:t xml:space="preserve">to avoid the explicit identification of URLLC PUSCH, the PUSCH duration could be used to decide whether to multiplex </w:t>
      </w:r>
      <w:r w:rsidR="0051247D">
        <w:t>Type-A HARQ-ACK/SR on PUSCH. The rationale is that as long as the PUSCH does not end much later than PUCCH, allowing multiplexing would not introduce much additional delay.</w:t>
      </w:r>
      <w:r w:rsidR="00631273">
        <w:t xml:space="preserve"> Moreover, URLLC PUSCH tend to use a smaller duration in order to achieve the low latency.</w:t>
      </w:r>
    </w:p>
    <w:p w14:paraId="10A6A044" w14:textId="4B9687B7" w:rsidR="00225EA9" w:rsidRDefault="00EE0340" w:rsidP="002D02B3">
      <w:r>
        <w:t xml:space="preserve">In any case, </w:t>
      </w:r>
      <w:r w:rsidR="00545B99">
        <w:t>it</w:t>
      </w:r>
      <w:r>
        <w:t xml:space="preserve"> appear</w:t>
      </w:r>
      <w:r w:rsidR="00225EA9">
        <w:t xml:space="preserve">s to be </w:t>
      </w:r>
      <w:r w:rsidR="00545B99">
        <w:t>beneficial</w:t>
      </w:r>
      <w:r w:rsidR="00225EA9">
        <w:t xml:space="preserve"> to identify a “Type-A” PUSCH, where Type-A HARQ-ACK/SR is allowed to be multiplexed on </w:t>
      </w:r>
      <w:r>
        <w:t>Type-A PUSCH.</w:t>
      </w:r>
    </w:p>
    <w:p w14:paraId="7FB0819D" w14:textId="0CB5FD87" w:rsidR="00860A61" w:rsidRPr="00F12DF3" w:rsidRDefault="00C23375" w:rsidP="002D02B3">
      <w:pPr>
        <w:rPr>
          <w:b/>
        </w:rPr>
      </w:pPr>
      <w:r w:rsidRPr="00F12DF3">
        <w:rPr>
          <w:b/>
        </w:rPr>
        <w:t xml:space="preserve">Proposal </w:t>
      </w:r>
      <w:r w:rsidR="00B169B6">
        <w:rPr>
          <w:b/>
        </w:rPr>
        <w:t>5</w:t>
      </w:r>
      <w:r w:rsidRPr="00F12DF3">
        <w:rPr>
          <w:b/>
        </w:rPr>
        <w:t xml:space="preserve">: </w:t>
      </w:r>
      <w:r w:rsidR="00733A50">
        <w:rPr>
          <w:b/>
        </w:rPr>
        <w:t xml:space="preserve">Consider the identification of a Type-A PUSCH, where </w:t>
      </w:r>
      <w:r w:rsidR="00733A50" w:rsidRPr="00733A50">
        <w:rPr>
          <w:b/>
        </w:rPr>
        <w:t>Type-A HARQ-ACK/SR is allowed to be multiplexed on Type-A PUSCH</w:t>
      </w:r>
      <w:r w:rsidR="00B169B6">
        <w:rPr>
          <w:b/>
        </w:rPr>
        <w:t>,</w:t>
      </w:r>
      <w:r w:rsidR="00AC2A89">
        <w:rPr>
          <w:b/>
        </w:rPr>
        <w:t xml:space="preserve"> and study further the identification mechanism</w:t>
      </w:r>
      <w:r w:rsidR="00B169B6">
        <w:rPr>
          <w:b/>
        </w:rPr>
        <w:t xml:space="preserve"> (implicit or explicit)</w:t>
      </w:r>
      <w:r w:rsidR="00733A50" w:rsidRPr="00733A50">
        <w:rPr>
          <w:b/>
        </w:rPr>
        <w:t>.</w:t>
      </w:r>
    </w:p>
    <w:p w14:paraId="0030BD67" w14:textId="77777777" w:rsidR="00F12DF3" w:rsidRPr="001F22D5" w:rsidRDefault="00F12DF3" w:rsidP="002D02B3"/>
    <w:p w14:paraId="10445A01" w14:textId="480CC7E1" w:rsidR="00885580" w:rsidRDefault="007820D0" w:rsidP="00885580">
      <w:pPr>
        <w:pStyle w:val="Heading1"/>
      </w:pPr>
      <w:r>
        <w:t>Conclusion</w:t>
      </w:r>
    </w:p>
    <w:p w14:paraId="02668D85" w14:textId="414EA480" w:rsidR="00B169B6" w:rsidRDefault="00B169B6" w:rsidP="00B169B6">
      <w:pPr>
        <w:rPr>
          <w:b/>
        </w:rPr>
      </w:pPr>
      <w:r w:rsidRPr="002D6B02">
        <w:rPr>
          <w:b/>
        </w:rPr>
        <w:t>Pro</w:t>
      </w:r>
      <w:r>
        <w:rPr>
          <w:b/>
        </w:rPr>
        <w:t>posal 1</w:t>
      </w:r>
      <w:r w:rsidRPr="002D6B02">
        <w:rPr>
          <w:b/>
        </w:rPr>
        <w:t xml:space="preserve">: </w:t>
      </w:r>
      <w:r>
        <w:rPr>
          <w:b/>
        </w:rPr>
        <w:t>S</w:t>
      </w:r>
      <w:r w:rsidRPr="002D6B02">
        <w:rPr>
          <w:b/>
        </w:rPr>
        <w:t>upport multiple PUCCHs carrying HARQ-ACK in a slot. Detailed mechanism FFS.</w:t>
      </w:r>
    </w:p>
    <w:p w14:paraId="65A62AF8" w14:textId="77777777" w:rsidR="00B169B6" w:rsidRPr="00FF4698" w:rsidRDefault="00B169B6" w:rsidP="00B169B6">
      <w:pPr>
        <w:rPr>
          <w:b/>
        </w:rPr>
      </w:pPr>
      <w:r w:rsidRPr="00FF4698">
        <w:rPr>
          <w:b/>
        </w:rPr>
        <w:t xml:space="preserve">Proposal </w:t>
      </w:r>
      <w:r>
        <w:rPr>
          <w:b/>
        </w:rPr>
        <w:t>2</w:t>
      </w:r>
      <w:r w:rsidRPr="00FF4698">
        <w:rPr>
          <w:b/>
        </w:rPr>
        <w:t>: Introduce a 1-bit configurable field in DCI format 1_1 (and the new compact DCI if introduced) to indicate whether the corresponding HARQ-ACK should follow a separate feedback procedure</w:t>
      </w:r>
      <w:r>
        <w:rPr>
          <w:b/>
        </w:rPr>
        <w:t xml:space="preserve"> (“Type-A” </w:t>
      </w:r>
      <w:bookmarkStart w:id="3" w:name="_GoBack"/>
      <w:bookmarkEnd w:id="3"/>
      <w:r>
        <w:rPr>
          <w:b/>
        </w:rPr>
        <w:t>HARQ-ACK)</w:t>
      </w:r>
      <w:r w:rsidRPr="00FF4698">
        <w:rPr>
          <w:b/>
        </w:rPr>
        <w:t>. Detailed feedback procedure FFS.</w:t>
      </w:r>
    </w:p>
    <w:p w14:paraId="675E1DE4" w14:textId="77777777" w:rsidR="00B169B6" w:rsidRDefault="00B169B6" w:rsidP="00B169B6">
      <w:pPr>
        <w:rPr>
          <w:b/>
        </w:rPr>
      </w:pPr>
      <w:r w:rsidRPr="00CE39A3">
        <w:rPr>
          <w:b/>
        </w:rPr>
        <w:t xml:space="preserve">Proposal </w:t>
      </w:r>
      <w:r>
        <w:rPr>
          <w:b/>
        </w:rPr>
        <w:t>3</w:t>
      </w:r>
      <w:r w:rsidRPr="00CE39A3">
        <w:rPr>
          <w:b/>
        </w:rPr>
        <w:t xml:space="preserve">: </w:t>
      </w:r>
      <w:r>
        <w:rPr>
          <w:b/>
        </w:rPr>
        <w:t>Type-A</w:t>
      </w:r>
      <w:r w:rsidRPr="00CE39A3">
        <w:rPr>
          <w:b/>
        </w:rPr>
        <w:t xml:space="preserve"> SR can be multiplexed with </w:t>
      </w:r>
      <w:r>
        <w:rPr>
          <w:b/>
        </w:rPr>
        <w:t>Type-A</w:t>
      </w:r>
      <w:r w:rsidRPr="00CE39A3">
        <w:rPr>
          <w:b/>
        </w:rPr>
        <w:t xml:space="preserve"> HARQ-ACK on </w:t>
      </w:r>
      <w:r>
        <w:rPr>
          <w:b/>
        </w:rPr>
        <w:t>a</w:t>
      </w:r>
      <w:r w:rsidRPr="00CE39A3">
        <w:rPr>
          <w:b/>
        </w:rPr>
        <w:t xml:space="preserve"> PUCCH.</w:t>
      </w:r>
    </w:p>
    <w:p w14:paraId="20ADAAE4" w14:textId="77777777" w:rsidR="00B169B6" w:rsidRPr="002D6B02" w:rsidRDefault="00B169B6" w:rsidP="00B169B6">
      <w:pPr>
        <w:pStyle w:val="ListParagraph"/>
        <w:numPr>
          <w:ilvl w:val="0"/>
          <w:numId w:val="21"/>
        </w:numPr>
        <w:rPr>
          <w:b/>
          <w:sz w:val="20"/>
          <w:szCs w:val="20"/>
        </w:rPr>
      </w:pPr>
      <w:r w:rsidRPr="002D6B02">
        <w:rPr>
          <w:b/>
          <w:sz w:val="20"/>
          <w:szCs w:val="20"/>
        </w:rPr>
        <w:lastRenderedPageBreak/>
        <w:t>FFS how to determine if a SR configuration belongs to Type</w:t>
      </w:r>
      <w:r>
        <w:rPr>
          <w:b/>
          <w:sz w:val="20"/>
          <w:szCs w:val="20"/>
        </w:rPr>
        <w:t>-A</w:t>
      </w:r>
      <w:r w:rsidRPr="002D6B02">
        <w:rPr>
          <w:b/>
          <w:sz w:val="20"/>
          <w:szCs w:val="20"/>
        </w:rPr>
        <w:t xml:space="preserve"> (implicit or explicit)</w:t>
      </w:r>
    </w:p>
    <w:p w14:paraId="4181B85B" w14:textId="77777777" w:rsidR="00B169B6" w:rsidRPr="002D6B02" w:rsidRDefault="00B169B6" w:rsidP="00B169B6">
      <w:pPr>
        <w:pStyle w:val="ListParagraph"/>
        <w:numPr>
          <w:ilvl w:val="0"/>
          <w:numId w:val="21"/>
        </w:numPr>
        <w:spacing w:after="240"/>
        <w:rPr>
          <w:b/>
          <w:sz w:val="20"/>
          <w:szCs w:val="20"/>
        </w:rPr>
      </w:pPr>
      <w:r w:rsidRPr="002D6B02">
        <w:rPr>
          <w:b/>
          <w:sz w:val="20"/>
          <w:szCs w:val="20"/>
        </w:rPr>
        <w:t>FFS whether other UCI may be configured to be multiplexed with Type</w:t>
      </w:r>
      <w:r>
        <w:rPr>
          <w:b/>
          <w:sz w:val="20"/>
          <w:szCs w:val="20"/>
        </w:rPr>
        <w:t>-A</w:t>
      </w:r>
      <w:r w:rsidRPr="002D6B02">
        <w:rPr>
          <w:b/>
          <w:sz w:val="20"/>
          <w:szCs w:val="20"/>
        </w:rPr>
        <w:t xml:space="preserve"> HARQ-ACK on a PUCCH.</w:t>
      </w:r>
    </w:p>
    <w:p w14:paraId="7F21298B" w14:textId="77777777" w:rsidR="00B169B6" w:rsidRPr="00F12DF3" w:rsidRDefault="00B169B6" w:rsidP="00B169B6">
      <w:pPr>
        <w:rPr>
          <w:b/>
        </w:rPr>
      </w:pPr>
      <w:r>
        <w:rPr>
          <w:b/>
        </w:rPr>
        <w:t>Proposal 4</w:t>
      </w:r>
      <w:r w:rsidRPr="00F12DF3">
        <w:rPr>
          <w:b/>
        </w:rPr>
        <w:t xml:space="preserve">: PUCCH carrying </w:t>
      </w:r>
      <w:r>
        <w:rPr>
          <w:b/>
        </w:rPr>
        <w:t>Type-A</w:t>
      </w:r>
      <w:r w:rsidRPr="00F12DF3">
        <w:rPr>
          <w:b/>
        </w:rPr>
        <w:t xml:space="preserve"> HARQ-ACK/SR has higher priority than other </w:t>
      </w:r>
      <w:r>
        <w:rPr>
          <w:b/>
        </w:rPr>
        <w:t xml:space="preserve">regular </w:t>
      </w:r>
      <w:r w:rsidRPr="00F12DF3">
        <w:rPr>
          <w:b/>
        </w:rPr>
        <w:t>PUCCH.</w:t>
      </w:r>
      <w:r>
        <w:rPr>
          <w:b/>
        </w:rPr>
        <w:t xml:space="preserve"> FFS the exact handling of the lower priority channel.</w:t>
      </w:r>
    </w:p>
    <w:p w14:paraId="3CE6BACC" w14:textId="77777777" w:rsidR="00B169B6" w:rsidRPr="00F12DF3" w:rsidRDefault="00B169B6" w:rsidP="00B169B6">
      <w:pPr>
        <w:rPr>
          <w:b/>
        </w:rPr>
      </w:pPr>
      <w:r w:rsidRPr="00F12DF3">
        <w:rPr>
          <w:b/>
        </w:rPr>
        <w:t xml:space="preserve">Proposal </w:t>
      </w:r>
      <w:r>
        <w:rPr>
          <w:b/>
        </w:rPr>
        <w:t>5</w:t>
      </w:r>
      <w:r w:rsidRPr="00F12DF3">
        <w:rPr>
          <w:b/>
        </w:rPr>
        <w:t xml:space="preserve">: </w:t>
      </w:r>
      <w:r>
        <w:rPr>
          <w:b/>
        </w:rPr>
        <w:t xml:space="preserve">Consider the identification of a Type-A PUSCH, where </w:t>
      </w:r>
      <w:r w:rsidRPr="00733A50">
        <w:rPr>
          <w:b/>
        </w:rPr>
        <w:t>Type-A HARQ-ACK/SR is allowed to be multiplexed on Type-A PUSCH</w:t>
      </w:r>
      <w:r>
        <w:rPr>
          <w:b/>
        </w:rPr>
        <w:t>, and study further the identification mechanism (implicit or explicit)</w:t>
      </w:r>
      <w:r w:rsidRPr="00733A50">
        <w:rPr>
          <w:b/>
        </w:rPr>
        <w:t>.</w:t>
      </w:r>
    </w:p>
    <w:p w14:paraId="42A99761" w14:textId="77777777" w:rsidR="00B169B6" w:rsidRPr="00B169B6" w:rsidRDefault="00B169B6" w:rsidP="00B169B6">
      <w:pPr>
        <w:rPr>
          <w:b/>
        </w:rPr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2585CD1" w14:textId="34D14EB7" w:rsidR="00366C1B" w:rsidRDefault="00284AE8" w:rsidP="00284AE8">
      <w:pPr>
        <w:pStyle w:val="ListParagraph"/>
        <w:numPr>
          <w:ilvl w:val="0"/>
          <w:numId w:val="12"/>
        </w:numPr>
        <w:rPr>
          <w:sz w:val="20"/>
          <w:lang w:val="en-US"/>
        </w:rPr>
      </w:pPr>
      <w:bookmarkStart w:id="4" w:name="_Hlk525601748"/>
      <w:r>
        <w:rPr>
          <w:sz w:val="20"/>
          <w:lang w:val="en-US"/>
        </w:rPr>
        <w:t>RP-182089</w:t>
      </w:r>
      <w:r w:rsidR="00D36A0E" w:rsidRPr="00D36A0E">
        <w:rPr>
          <w:sz w:val="20"/>
          <w:lang w:val="en-US"/>
        </w:rPr>
        <w:t>, “</w:t>
      </w:r>
      <w:r w:rsidRPr="00284AE8">
        <w:rPr>
          <w:sz w:val="20"/>
          <w:lang w:val="en-US"/>
        </w:rPr>
        <w:t>Study on physical layer enhancements for NR ultra-reliable and low latency communication (URLLC)</w:t>
      </w:r>
      <w:r w:rsidR="00D36A0E" w:rsidRPr="00D36A0E">
        <w:rPr>
          <w:sz w:val="20"/>
          <w:lang w:val="en-US"/>
        </w:rPr>
        <w:t>”, Huawei, HiSilicon, No</w:t>
      </w:r>
      <w:r w:rsidR="00E40020">
        <w:rPr>
          <w:sz w:val="20"/>
          <w:lang w:val="en-US"/>
        </w:rPr>
        <w:t>kia, Nokia Shanghai Bell, RAN#81</w:t>
      </w:r>
      <w:r w:rsidR="00D36A0E" w:rsidRPr="00D36A0E">
        <w:rPr>
          <w:sz w:val="20"/>
          <w:lang w:val="en-US"/>
        </w:rPr>
        <w:t xml:space="preserve">, </w:t>
      </w:r>
      <w:r w:rsidR="00E40020">
        <w:rPr>
          <w:sz w:val="20"/>
          <w:lang w:val="en-US"/>
        </w:rPr>
        <w:t>Sep.</w:t>
      </w:r>
      <w:r w:rsidR="00D36A0E" w:rsidRPr="00D36A0E">
        <w:rPr>
          <w:sz w:val="20"/>
          <w:lang w:val="en-US"/>
        </w:rPr>
        <w:t xml:space="preserve"> 2018.</w:t>
      </w:r>
      <w:bookmarkEnd w:id="4"/>
    </w:p>
    <w:p w14:paraId="36547B5D" w14:textId="0D1AD002" w:rsidR="00BF22C5" w:rsidRDefault="00BF22C5" w:rsidP="00BF22C5">
      <w:pPr>
        <w:pStyle w:val="ListParagraph"/>
        <w:numPr>
          <w:ilvl w:val="0"/>
          <w:numId w:val="12"/>
        </w:numPr>
        <w:rPr>
          <w:sz w:val="20"/>
          <w:lang w:val="en-US"/>
        </w:rPr>
      </w:pPr>
      <w:r>
        <w:rPr>
          <w:sz w:val="20"/>
          <w:lang w:val="en-US"/>
        </w:rPr>
        <w:t>R1-1808574, “</w:t>
      </w:r>
      <w:r w:rsidRPr="00BF22C5">
        <w:rPr>
          <w:sz w:val="20"/>
          <w:lang w:val="en-US"/>
        </w:rPr>
        <w:t>On enhanced HARQ-ACK feedback for URLLC</w:t>
      </w:r>
      <w:r>
        <w:rPr>
          <w:sz w:val="20"/>
          <w:lang w:val="en-US"/>
        </w:rPr>
        <w:t xml:space="preserve">”, </w:t>
      </w:r>
      <w:r w:rsidRPr="00D36A0E">
        <w:rPr>
          <w:sz w:val="20"/>
          <w:lang w:val="en-US"/>
        </w:rPr>
        <w:t>Nokia, Nokia Shanghai Bell, RAN</w:t>
      </w:r>
      <w:r>
        <w:rPr>
          <w:sz w:val="20"/>
          <w:lang w:val="en-US"/>
        </w:rPr>
        <w:t>1</w:t>
      </w:r>
      <w:r w:rsidRPr="00D36A0E">
        <w:rPr>
          <w:sz w:val="20"/>
          <w:lang w:val="en-US"/>
        </w:rPr>
        <w:t>#</w:t>
      </w:r>
      <w:r w:rsidR="00501901">
        <w:rPr>
          <w:sz w:val="20"/>
          <w:lang w:val="en-US"/>
        </w:rPr>
        <w:t>94</w:t>
      </w:r>
      <w:r w:rsidRPr="00D36A0E">
        <w:rPr>
          <w:sz w:val="20"/>
          <w:lang w:val="en-US"/>
        </w:rPr>
        <w:t xml:space="preserve">, </w:t>
      </w:r>
      <w:r w:rsidR="00501901">
        <w:rPr>
          <w:sz w:val="20"/>
          <w:lang w:val="en-US"/>
        </w:rPr>
        <w:t>August</w:t>
      </w:r>
      <w:r w:rsidRPr="00D36A0E">
        <w:rPr>
          <w:sz w:val="20"/>
          <w:lang w:val="en-US"/>
        </w:rPr>
        <w:t xml:space="preserve"> 2018.</w:t>
      </w:r>
    </w:p>
    <w:p w14:paraId="7FF5F37B" w14:textId="77777777" w:rsidR="00961EE9" w:rsidRDefault="00961EE9" w:rsidP="00D37A1A"/>
    <w:sectPr w:rsidR="00961E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947E7" w14:textId="77777777" w:rsidR="00277B8B" w:rsidRDefault="00277B8B">
      <w:r>
        <w:separator/>
      </w:r>
    </w:p>
  </w:endnote>
  <w:endnote w:type="continuationSeparator" w:id="0">
    <w:p w14:paraId="75ABAE71" w14:textId="77777777" w:rsidR="00277B8B" w:rsidRDefault="0027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FEDE2" w14:textId="77777777" w:rsidR="00277B8B" w:rsidRDefault="00277B8B">
      <w:r>
        <w:separator/>
      </w:r>
    </w:p>
  </w:footnote>
  <w:footnote w:type="continuationSeparator" w:id="0">
    <w:p w14:paraId="57A3E0B3" w14:textId="77777777" w:rsidR="00277B8B" w:rsidRDefault="00277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21AC"/>
    <w:multiLevelType w:val="hybridMultilevel"/>
    <w:tmpl w:val="162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26C7"/>
    <w:multiLevelType w:val="hybridMultilevel"/>
    <w:tmpl w:val="CE483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E334D"/>
    <w:multiLevelType w:val="hybridMultilevel"/>
    <w:tmpl w:val="8CC2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898"/>
    <w:multiLevelType w:val="hybridMultilevel"/>
    <w:tmpl w:val="062C1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DFD22F0"/>
    <w:multiLevelType w:val="hybridMultilevel"/>
    <w:tmpl w:val="91AE5496"/>
    <w:lvl w:ilvl="0" w:tplc="90DCD4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325BA"/>
    <w:multiLevelType w:val="hybridMultilevel"/>
    <w:tmpl w:val="F4C24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9B5E22"/>
    <w:multiLevelType w:val="hybridMultilevel"/>
    <w:tmpl w:val="10E6B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"/>
  </w:num>
  <w:num w:numId="4">
    <w:abstractNumId w:val="3"/>
  </w:num>
  <w:num w:numId="5">
    <w:abstractNumId w:val="14"/>
  </w:num>
  <w:num w:numId="6">
    <w:abstractNumId w:val="21"/>
  </w:num>
  <w:num w:numId="7">
    <w:abstractNumId w:val="16"/>
  </w:num>
  <w:num w:numId="8">
    <w:abstractNumId w:val="13"/>
  </w:num>
  <w:num w:numId="9">
    <w:abstractNumId w:val="22"/>
  </w:num>
  <w:num w:numId="10">
    <w:abstractNumId w:val="7"/>
  </w:num>
  <w:num w:numId="11">
    <w:abstractNumId w:val="17"/>
  </w:num>
  <w:num w:numId="12">
    <w:abstractNumId w:val="6"/>
  </w:num>
  <w:num w:numId="13">
    <w:abstractNumId w:val="12"/>
  </w:num>
  <w:num w:numId="14">
    <w:abstractNumId w:val="18"/>
  </w:num>
  <w:num w:numId="15">
    <w:abstractNumId w:val="8"/>
  </w:num>
  <w:num w:numId="16">
    <w:abstractNumId w:val="15"/>
  </w:num>
  <w:num w:numId="17">
    <w:abstractNumId w:val="0"/>
  </w:num>
  <w:num w:numId="18">
    <w:abstractNumId w:val="5"/>
  </w:num>
  <w:num w:numId="19">
    <w:abstractNumId w:val="19"/>
  </w:num>
  <w:num w:numId="20">
    <w:abstractNumId w:val="4"/>
  </w:num>
  <w:num w:numId="21">
    <w:abstractNumId w:val="11"/>
  </w:num>
  <w:num w:numId="22">
    <w:abstractNumId w:val="10"/>
  </w:num>
  <w:num w:numId="2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451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487"/>
    <w:rsid w:val="00017B7F"/>
    <w:rsid w:val="00017EDA"/>
    <w:rsid w:val="00020B8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5AB"/>
    <w:rsid w:val="0003332B"/>
    <w:rsid w:val="00033544"/>
    <w:rsid w:val="0003479E"/>
    <w:rsid w:val="00035691"/>
    <w:rsid w:val="0003767C"/>
    <w:rsid w:val="00040F4F"/>
    <w:rsid w:val="0004132D"/>
    <w:rsid w:val="00041C9D"/>
    <w:rsid w:val="00043BF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2D93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19B0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98F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703"/>
    <w:rsid w:val="000C1D59"/>
    <w:rsid w:val="000C2B09"/>
    <w:rsid w:val="000C3060"/>
    <w:rsid w:val="000C30CF"/>
    <w:rsid w:val="000C348F"/>
    <w:rsid w:val="000C501D"/>
    <w:rsid w:val="000C5CBA"/>
    <w:rsid w:val="000C6D08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047"/>
    <w:rsid w:val="000F568D"/>
    <w:rsid w:val="000F68D0"/>
    <w:rsid w:val="000F6B15"/>
    <w:rsid w:val="0010170B"/>
    <w:rsid w:val="00101C4F"/>
    <w:rsid w:val="00102C9F"/>
    <w:rsid w:val="0010418C"/>
    <w:rsid w:val="001053B1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4F31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33F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5C7"/>
    <w:rsid w:val="00153FED"/>
    <w:rsid w:val="00155BFD"/>
    <w:rsid w:val="00156ABA"/>
    <w:rsid w:val="00156B35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690E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87CF6"/>
    <w:rsid w:val="001905BD"/>
    <w:rsid w:val="0019122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5D1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1702"/>
    <w:rsid w:val="001D30C9"/>
    <w:rsid w:val="001D445B"/>
    <w:rsid w:val="001D46A0"/>
    <w:rsid w:val="001D50C2"/>
    <w:rsid w:val="001D5347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17B96"/>
    <w:rsid w:val="00220615"/>
    <w:rsid w:val="00221985"/>
    <w:rsid w:val="00221EC5"/>
    <w:rsid w:val="00222A7A"/>
    <w:rsid w:val="00224A2C"/>
    <w:rsid w:val="00225217"/>
    <w:rsid w:val="002256D9"/>
    <w:rsid w:val="00225EA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A2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5761E"/>
    <w:rsid w:val="00260AEE"/>
    <w:rsid w:val="002621A6"/>
    <w:rsid w:val="00262661"/>
    <w:rsid w:val="00262D9D"/>
    <w:rsid w:val="002632DF"/>
    <w:rsid w:val="00263946"/>
    <w:rsid w:val="00263E2D"/>
    <w:rsid w:val="002640BA"/>
    <w:rsid w:val="00264CF2"/>
    <w:rsid w:val="002667A8"/>
    <w:rsid w:val="00267587"/>
    <w:rsid w:val="002675C8"/>
    <w:rsid w:val="00267760"/>
    <w:rsid w:val="00271589"/>
    <w:rsid w:val="00272A1D"/>
    <w:rsid w:val="00273177"/>
    <w:rsid w:val="00273961"/>
    <w:rsid w:val="0027455B"/>
    <w:rsid w:val="00275074"/>
    <w:rsid w:val="002763E9"/>
    <w:rsid w:val="00276736"/>
    <w:rsid w:val="00276F4E"/>
    <w:rsid w:val="0027773D"/>
    <w:rsid w:val="00277B8B"/>
    <w:rsid w:val="002815FA"/>
    <w:rsid w:val="002824C2"/>
    <w:rsid w:val="00284AE8"/>
    <w:rsid w:val="00284E32"/>
    <w:rsid w:val="002851EB"/>
    <w:rsid w:val="00285510"/>
    <w:rsid w:val="00285BD1"/>
    <w:rsid w:val="00285DE2"/>
    <w:rsid w:val="0028616D"/>
    <w:rsid w:val="00286965"/>
    <w:rsid w:val="00287AE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41C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2B3"/>
    <w:rsid w:val="002D0BC6"/>
    <w:rsid w:val="002D12DB"/>
    <w:rsid w:val="002D17C5"/>
    <w:rsid w:val="002D365F"/>
    <w:rsid w:val="002D51DF"/>
    <w:rsid w:val="002D6892"/>
    <w:rsid w:val="002D68C2"/>
    <w:rsid w:val="002D6B0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E81"/>
    <w:rsid w:val="003071F6"/>
    <w:rsid w:val="00307735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BEA"/>
    <w:rsid w:val="003175E1"/>
    <w:rsid w:val="00320238"/>
    <w:rsid w:val="00320299"/>
    <w:rsid w:val="00320908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954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120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AED"/>
    <w:rsid w:val="0038771D"/>
    <w:rsid w:val="00390935"/>
    <w:rsid w:val="00392491"/>
    <w:rsid w:val="00392BFC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59B1"/>
    <w:rsid w:val="003D6F9C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531B"/>
    <w:rsid w:val="003E64A9"/>
    <w:rsid w:val="003E7905"/>
    <w:rsid w:val="003F0336"/>
    <w:rsid w:val="003F3FCC"/>
    <w:rsid w:val="003F44C3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1CEE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653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3F14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91F"/>
    <w:rsid w:val="00484377"/>
    <w:rsid w:val="00485B23"/>
    <w:rsid w:val="00485B50"/>
    <w:rsid w:val="00486DB9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6FC7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08AC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1901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C4"/>
    <w:rsid w:val="00511CDF"/>
    <w:rsid w:val="0051247D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57FF"/>
    <w:rsid w:val="00545B9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04"/>
    <w:rsid w:val="005649BF"/>
    <w:rsid w:val="005650ED"/>
    <w:rsid w:val="00565869"/>
    <w:rsid w:val="00567415"/>
    <w:rsid w:val="00567610"/>
    <w:rsid w:val="00570D9F"/>
    <w:rsid w:val="0057185C"/>
    <w:rsid w:val="005719BA"/>
    <w:rsid w:val="00571CA8"/>
    <w:rsid w:val="00572947"/>
    <w:rsid w:val="00573138"/>
    <w:rsid w:val="005734A7"/>
    <w:rsid w:val="005746C4"/>
    <w:rsid w:val="00574B50"/>
    <w:rsid w:val="0057719A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893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077"/>
    <w:rsid w:val="005E316A"/>
    <w:rsid w:val="005E7088"/>
    <w:rsid w:val="005E7E1B"/>
    <w:rsid w:val="005F0108"/>
    <w:rsid w:val="005F0291"/>
    <w:rsid w:val="005F081D"/>
    <w:rsid w:val="005F0ECC"/>
    <w:rsid w:val="005F21A5"/>
    <w:rsid w:val="005F2470"/>
    <w:rsid w:val="005F28C6"/>
    <w:rsid w:val="005F3F16"/>
    <w:rsid w:val="005F49B5"/>
    <w:rsid w:val="005F52CC"/>
    <w:rsid w:val="005F5E6F"/>
    <w:rsid w:val="005F5F3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273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37DE7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D57"/>
    <w:rsid w:val="006475E6"/>
    <w:rsid w:val="006508B9"/>
    <w:rsid w:val="00650CA1"/>
    <w:rsid w:val="00650D20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675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DB1"/>
    <w:rsid w:val="006A734A"/>
    <w:rsid w:val="006A7567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0633"/>
    <w:rsid w:val="006C1445"/>
    <w:rsid w:val="006C3AB0"/>
    <w:rsid w:val="006C4FC1"/>
    <w:rsid w:val="006C51A5"/>
    <w:rsid w:val="006C529D"/>
    <w:rsid w:val="006C6798"/>
    <w:rsid w:val="006C6DF7"/>
    <w:rsid w:val="006D026D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0BD2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27534"/>
    <w:rsid w:val="0073124A"/>
    <w:rsid w:val="00731B79"/>
    <w:rsid w:val="007320A2"/>
    <w:rsid w:val="007325D8"/>
    <w:rsid w:val="007327CE"/>
    <w:rsid w:val="00733893"/>
    <w:rsid w:val="00733A50"/>
    <w:rsid w:val="00734A05"/>
    <w:rsid w:val="00735C6F"/>
    <w:rsid w:val="00737A31"/>
    <w:rsid w:val="00742A6A"/>
    <w:rsid w:val="00742B44"/>
    <w:rsid w:val="00745158"/>
    <w:rsid w:val="0074656E"/>
    <w:rsid w:val="00746C3A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650"/>
    <w:rsid w:val="00792CEE"/>
    <w:rsid w:val="007936A8"/>
    <w:rsid w:val="00794FE9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1A46"/>
    <w:rsid w:val="007C2739"/>
    <w:rsid w:val="007C4B0F"/>
    <w:rsid w:val="007C4DAD"/>
    <w:rsid w:val="007C5830"/>
    <w:rsid w:val="007C599E"/>
    <w:rsid w:val="007C5DB8"/>
    <w:rsid w:val="007C5DCE"/>
    <w:rsid w:val="007C6255"/>
    <w:rsid w:val="007C6CA2"/>
    <w:rsid w:val="007D05B2"/>
    <w:rsid w:val="007D05FA"/>
    <w:rsid w:val="007D0C44"/>
    <w:rsid w:val="007D1972"/>
    <w:rsid w:val="007D1F33"/>
    <w:rsid w:val="007D3121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2E8D"/>
    <w:rsid w:val="007F38A2"/>
    <w:rsid w:val="007F43BC"/>
    <w:rsid w:val="007F4740"/>
    <w:rsid w:val="007F5094"/>
    <w:rsid w:val="008006C6"/>
    <w:rsid w:val="00800C52"/>
    <w:rsid w:val="008013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40DB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3F51"/>
    <w:rsid w:val="008447F5"/>
    <w:rsid w:val="00846292"/>
    <w:rsid w:val="008506E1"/>
    <w:rsid w:val="00850A16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0A61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874C4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30D"/>
    <w:rsid w:val="008C1C4A"/>
    <w:rsid w:val="008C2CFD"/>
    <w:rsid w:val="008C3558"/>
    <w:rsid w:val="008C3FDC"/>
    <w:rsid w:val="008C47AD"/>
    <w:rsid w:val="008C603A"/>
    <w:rsid w:val="008C71C8"/>
    <w:rsid w:val="008D167D"/>
    <w:rsid w:val="008D3116"/>
    <w:rsid w:val="008D3915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12C6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3EEF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3BD2"/>
    <w:rsid w:val="0091521B"/>
    <w:rsid w:val="00915B81"/>
    <w:rsid w:val="00915D6B"/>
    <w:rsid w:val="009160DF"/>
    <w:rsid w:val="009162C7"/>
    <w:rsid w:val="00916EC2"/>
    <w:rsid w:val="009213BD"/>
    <w:rsid w:val="009218E0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675BF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52F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FD0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9C3"/>
    <w:rsid w:val="00A03AB1"/>
    <w:rsid w:val="00A04D7E"/>
    <w:rsid w:val="00A051D9"/>
    <w:rsid w:val="00A05DF3"/>
    <w:rsid w:val="00A07E08"/>
    <w:rsid w:val="00A10B2E"/>
    <w:rsid w:val="00A10D79"/>
    <w:rsid w:val="00A11535"/>
    <w:rsid w:val="00A11E56"/>
    <w:rsid w:val="00A12798"/>
    <w:rsid w:val="00A13A09"/>
    <w:rsid w:val="00A153BE"/>
    <w:rsid w:val="00A15506"/>
    <w:rsid w:val="00A15DEE"/>
    <w:rsid w:val="00A16462"/>
    <w:rsid w:val="00A167B5"/>
    <w:rsid w:val="00A16DBE"/>
    <w:rsid w:val="00A179E0"/>
    <w:rsid w:val="00A17C4F"/>
    <w:rsid w:val="00A20274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F8C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4D99"/>
    <w:rsid w:val="00A75335"/>
    <w:rsid w:val="00A75A52"/>
    <w:rsid w:val="00A7618B"/>
    <w:rsid w:val="00A7640B"/>
    <w:rsid w:val="00A773A8"/>
    <w:rsid w:val="00A7778B"/>
    <w:rsid w:val="00A803BC"/>
    <w:rsid w:val="00A80969"/>
    <w:rsid w:val="00A824F5"/>
    <w:rsid w:val="00A85798"/>
    <w:rsid w:val="00A8609D"/>
    <w:rsid w:val="00A86858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543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6F48"/>
    <w:rsid w:val="00AB709E"/>
    <w:rsid w:val="00AB7806"/>
    <w:rsid w:val="00AC02C1"/>
    <w:rsid w:val="00AC0AB6"/>
    <w:rsid w:val="00AC10AD"/>
    <w:rsid w:val="00AC1E55"/>
    <w:rsid w:val="00AC2A89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69B6"/>
    <w:rsid w:val="00B1746F"/>
    <w:rsid w:val="00B20725"/>
    <w:rsid w:val="00B2087E"/>
    <w:rsid w:val="00B20B11"/>
    <w:rsid w:val="00B20B94"/>
    <w:rsid w:val="00B248D0"/>
    <w:rsid w:val="00B2628E"/>
    <w:rsid w:val="00B266B0"/>
    <w:rsid w:val="00B2709F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4C9"/>
    <w:rsid w:val="00B45CE1"/>
    <w:rsid w:val="00B46A75"/>
    <w:rsid w:val="00B470A7"/>
    <w:rsid w:val="00B500CD"/>
    <w:rsid w:val="00B5109D"/>
    <w:rsid w:val="00B51E4C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2659"/>
    <w:rsid w:val="00B63337"/>
    <w:rsid w:val="00B6369F"/>
    <w:rsid w:val="00B639D7"/>
    <w:rsid w:val="00B63F16"/>
    <w:rsid w:val="00B64AA7"/>
    <w:rsid w:val="00B64F7E"/>
    <w:rsid w:val="00B66594"/>
    <w:rsid w:val="00B67805"/>
    <w:rsid w:val="00B70C7C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750"/>
    <w:rsid w:val="00B90E2A"/>
    <w:rsid w:val="00B90F2A"/>
    <w:rsid w:val="00B9198D"/>
    <w:rsid w:val="00B92B2F"/>
    <w:rsid w:val="00B92D25"/>
    <w:rsid w:val="00B93008"/>
    <w:rsid w:val="00B93225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6C05"/>
    <w:rsid w:val="00BD723F"/>
    <w:rsid w:val="00BD75B4"/>
    <w:rsid w:val="00BD7D14"/>
    <w:rsid w:val="00BE02B4"/>
    <w:rsid w:val="00BE28C1"/>
    <w:rsid w:val="00BE3492"/>
    <w:rsid w:val="00BE432E"/>
    <w:rsid w:val="00BE4EC9"/>
    <w:rsid w:val="00BE631E"/>
    <w:rsid w:val="00BE675B"/>
    <w:rsid w:val="00BE6BEC"/>
    <w:rsid w:val="00BF0CCF"/>
    <w:rsid w:val="00BF0FC5"/>
    <w:rsid w:val="00BF10BC"/>
    <w:rsid w:val="00BF21AC"/>
    <w:rsid w:val="00BF22C5"/>
    <w:rsid w:val="00BF2E53"/>
    <w:rsid w:val="00BF352A"/>
    <w:rsid w:val="00BF3669"/>
    <w:rsid w:val="00BF3C0D"/>
    <w:rsid w:val="00BF6252"/>
    <w:rsid w:val="00BF64B7"/>
    <w:rsid w:val="00BF711C"/>
    <w:rsid w:val="00BF748E"/>
    <w:rsid w:val="00BF789B"/>
    <w:rsid w:val="00C03309"/>
    <w:rsid w:val="00C037E0"/>
    <w:rsid w:val="00C05F5E"/>
    <w:rsid w:val="00C072FE"/>
    <w:rsid w:val="00C11ADE"/>
    <w:rsid w:val="00C126E0"/>
    <w:rsid w:val="00C12C21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375"/>
    <w:rsid w:val="00C23E34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37A1"/>
    <w:rsid w:val="00CB6795"/>
    <w:rsid w:val="00CB71F8"/>
    <w:rsid w:val="00CC0636"/>
    <w:rsid w:val="00CC180A"/>
    <w:rsid w:val="00CC1F5B"/>
    <w:rsid w:val="00CC26DB"/>
    <w:rsid w:val="00CC300C"/>
    <w:rsid w:val="00CC35AE"/>
    <w:rsid w:val="00CC3DAA"/>
    <w:rsid w:val="00CC41D4"/>
    <w:rsid w:val="00CC4C2C"/>
    <w:rsid w:val="00CC5057"/>
    <w:rsid w:val="00CC75E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39A3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08"/>
    <w:rsid w:val="00D06546"/>
    <w:rsid w:val="00D06572"/>
    <w:rsid w:val="00D065CD"/>
    <w:rsid w:val="00D1031D"/>
    <w:rsid w:val="00D121B4"/>
    <w:rsid w:val="00D12325"/>
    <w:rsid w:val="00D12761"/>
    <w:rsid w:val="00D14430"/>
    <w:rsid w:val="00D14487"/>
    <w:rsid w:val="00D15E7E"/>
    <w:rsid w:val="00D16058"/>
    <w:rsid w:val="00D16BCA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A0E"/>
    <w:rsid w:val="00D37A1A"/>
    <w:rsid w:val="00D4081B"/>
    <w:rsid w:val="00D413C3"/>
    <w:rsid w:val="00D42240"/>
    <w:rsid w:val="00D427C3"/>
    <w:rsid w:val="00D42EB8"/>
    <w:rsid w:val="00D43D3C"/>
    <w:rsid w:val="00D43E0B"/>
    <w:rsid w:val="00D4416E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5CF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DC0"/>
    <w:rsid w:val="00D56B5F"/>
    <w:rsid w:val="00D57A3F"/>
    <w:rsid w:val="00D57AF0"/>
    <w:rsid w:val="00D617A1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5BC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68D"/>
    <w:rsid w:val="00DA180C"/>
    <w:rsid w:val="00DA18A2"/>
    <w:rsid w:val="00DA3684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9A6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0020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83D"/>
    <w:rsid w:val="00E57E1A"/>
    <w:rsid w:val="00E604C4"/>
    <w:rsid w:val="00E60809"/>
    <w:rsid w:val="00E611E4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321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851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0DE"/>
    <w:rsid w:val="00EC14B0"/>
    <w:rsid w:val="00EC204E"/>
    <w:rsid w:val="00EC249E"/>
    <w:rsid w:val="00EC2CFF"/>
    <w:rsid w:val="00EC2DFB"/>
    <w:rsid w:val="00EC36D7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340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2DF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4809"/>
    <w:rsid w:val="00F45693"/>
    <w:rsid w:val="00F510DB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3981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5BA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CD7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61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698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5AIRPNAIUNRU-1830940522-3944</_dlc_DocId>
    <_dlc_DocIdUrl xmlns="71c5aaf6-e6ce-465b-b873-5148d2a4c105">
      <Url>https://nokia.sharepoint.com/sites/c5g/5gradio/_layouts/15/DocIdRedir.aspx?ID=5AIRPNAIUNRU-1830940522-3944</Url>
      <Description>5AIRPNAIUNRU-1830940522-3944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DD96CF-0E24-4278-B4C3-2D859337B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E514B1D-433F-4D6D-93A2-DB474D45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1131</TotalTime>
  <Pages>4</Pages>
  <Words>1953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Sigen3Ye</cp:lastModifiedBy>
  <cp:revision>20</cp:revision>
  <cp:lastPrinted>2016-06-20T11:35:00Z</cp:lastPrinted>
  <dcterms:created xsi:type="dcterms:W3CDTF">2018-05-11T14:42:00Z</dcterms:created>
  <dcterms:modified xsi:type="dcterms:W3CDTF">2018-09-28T17:04:00Z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f2f51d7f-edfd-4f5e-a503-9bd698e2d9ae</vt:lpwstr>
  </property>
</Properties>
</file>